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ECBEB" w14:textId="06A81340" w:rsidR="00290464" w:rsidRPr="00290464" w:rsidRDefault="00290464" w:rsidP="00290464">
      <w:pPr>
        <w:pStyle w:val="CRCoverPage"/>
        <w:tabs>
          <w:tab w:val="right" w:pos="9639"/>
        </w:tabs>
        <w:spacing w:after="0"/>
        <w:rPr>
          <w:rFonts w:cs="Arial"/>
          <w:b/>
          <w:i/>
          <w:noProof/>
          <w:sz w:val="24"/>
          <w:szCs w:val="24"/>
        </w:rPr>
      </w:pPr>
      <w:bookmarkStart w:id="0" w:name="historyclause"/>
      <w:r w:rsidRPr="00290464">
        <w:rPr>
          <w:rFonts w:cs="Arial"/>
          <w:b/>
          <w:noProof/>
          <w:sz w:val="24"/>
          <w:szCs w:val="24"/>
        </w:rPr>
        <w:t>3GPP TSG-</w:t>
      </w:r>
      <w:r w:rsidRPr="00290464">
        <w:rPr>
          <w:rFonts w:cs="Arial"/>
          <w:sz w:val="24"/>
          <w:szCs w:val="24"/>
        </w:rPr>
        <w:fldChar w:fldCharType="begin"/>
      </w:r>
      <w:r w:rsidRPr="00290464">
        <w:rPr>
          <w:rFonts w:cs="Arial"/>
          <w:sz w:val="24"/>
          <w:szCs w:val="24"/>
        </w:rPr>
        <w:instrText xml:space="preserve"> DOCPROPERTY  TSG/WGRef  \* MERGEFORMAT </w:instrText>
      </w:r>
      <w:r w:rsidRPr="00290464">
        <w:rPr>
          <w:rFonts w:cs="Arial"/>
          <w:sz w:val="24"/>
          <w:szCs w:val="24"/>
        </w:rPr>
        <w:fldChar w:fldCharType="separate"/>
      </w:r>
      <w:r w:rsidRPr="00290464">
        <w:rPr>
          <w:rFonts w:cs="Arial"/>
          <w:b/>
          <w:noProof/>
          <w:sz w:val="24"/>
          <w:szCs w:val="24"/>
        </w:rPr>
        <w:t>RAN WG4</w:t>
      </w:r>
      <w:r w:rsidRPr="00290464">
        <w:rPr>
          <w:rFonts w:cs="Arial"/>
          <w:b/>
          <w:noProof/>
          <w:sz w:val="24"/>
          <w:szCs w:val="24"/>
        </w:rPr>
        <w:fldChar w:fldCharType="end"/>
      </w:r>
      <w:r w:rsidRPr="00290464">
        <w:rPr>
          <w:rFonts w:cs="Arial"/>
          <w:b/>
          <w:noProof/>
          <w:sz w:val="24"/>
          <w:szCs w:val="24"/>
        </w:rPr>
        <w:t xml:space="preserve"> Meeting #</w:t>
      </w:r>
      <w:r w:rsidRPr="00290464">
        <w:rPr>
          <w:rFonts w:cs="Arial"/>
          <w:sz w:val="24"/>
          <w:szCs w:val="24"/>
        </w:rPr>
        <w:fldChar w:fldCharType="begin"/>
      </w:r>
      <w:r w:rsidRPr="00290464">
        <w:rPr>
          <w:rFonts w:cs="Arial"/>
          <w:sz w:val="24"/>
          <w:szCs w:val="24"/>
        </w:rPr>
        <w:instrText xml:space="preserve"> DOCPROPERTY  MtgSeq  \* MERGEFORMAT </w:instrText>
      </w:r>
      <w:r w:rsidRPr="00290464">
        <w:rPr>
          <w:rFonts w:cs="Arial"/>
          <w:sz w:val="24"/>
          <w:szCs w:val="24"/>
        </w:rPr>
        <w:fldChar w:fldCharType="separate"/>
      </w:r>
      <w:r w:rsidRPr="00290464">
        <w:rPr>
          <w:rFonts w:cs="Arial"/>
          <w:b/>
          <w:noProof/>
          <w:sz w:val="24"/>
          <w:szCs w:val="24"/>
        </w:rPr>
        <w:t>117</w:t>
      </w:r>
      <w:r w:rsidRPr="00290464">
        <w:rPr>
          <w:rFonts w:cs="Arial"/>
          <w:b/>
          <w:noProof/>
          <w:sz w:val="24"/>
          <w:szCs w:val="24"/>
        </w:rPr>
        <w:fldChar w:fldCharType="end"/>
      </w:r>
      <w:r w:rsidRPr="00290464">
        <w:rPr>
          <w:rFonts w:cs="Arial"/>
          <w:b/>
          <w:i/>
          <w:noProof/>
          <w:sz w:val="24"/>
          <w:szCs w:val="24"/>
        </w:rPr>
        <w:tab/>
      </w:r>
      <w:r w:rsidRPr="00290464">
        <w:rPr>
          <w:rFonts w:cs="Arial"/>
          <w:sz w:val="24"/>
          <w:szCs w:val="24"/>
        </w:rPr>
        <w:fldChar w:fldCharType="begin"/>
      </w:r>
      <w:r w:rsidRPr="00290464">
        <w:rPr>
          <w:rFonts w:cs="Arial"/>
          <w:sz w:val="24"/>
          <w:szCs w:val="24"/>
        </w:rPr>
        <w:instrText xml:space="preserve"> DOCPROPERTY  Tdoc#  \* MERGEFORMAT </w:instrText>
      </w:r>
      <w:r w:rsidRPr="00290464">
        <w:rPr>
          <w:rFonts w:cs="Arial"/>
          <w:sz w:val="24"/>
          <w:szCs w:val="24"/>
        </w:rPr>
        <w:fldChar w:fldCharType="separate"/>
      </w:r>
      <w:r w:rsidR="007A51CC" w:rsidRPr="007A51CC">
        <w:rPr>
          <w:rFonts w:cs="Arial"/>
          <w:b/>
          <w:i/>
          <w:noProof/>
          <w:sz w:val="24"/>
          <w:szCs w:val="24"/>
        </w:rPr>
        <w:t>R4-2522021</w:t>
      </w:r>
      <w:r w:rsidRPr="00290464">
        <w:rPr>
          <w:rFonts w:cs="Arial"/>
          <w:b/>
          <w:i/>
          <w:noProof/>
          <w:sz w:val="24"/>
          <w:szCs w:val="24"/>
        </w:rPr>
        <w:fldChar w:fldCharType="end"/>
      </w:r>
    </w:p>
    <w:p w14:paraId="39A0EE25" w14:textId="3541C9FE" w:rsidR="00D309CC" w:rsidRPr="00A261BD" w:rsidRDefault="00290464" w:rsidP="00290464">
      <w:pPr>
        <w:tabs>
          <w:tab w:val="left" w:pos="2160"/>
        </w:tabs>
        <w:rPr>
          <w:rFonts w:ascii="Arial" w:hAnsi="Arial" w:cs="Arial"/>
          <w:b/>
          <w:sz w:val="24"/>
          <w:szCs w:val="24"/>
        </w:rPr>
      </w:pPr>
      <w:r w:rsidRPr="00290464">
        <w:rPr>
          <w:rFonts w:ascii="Arial" w:hAnsi="Arial" w:cs="Arial"/>
          <w:sz w:val="24"/>
          <w:szCs w:val="24"/>
        </w:rPr>
        <w:fldChar w:fldCharType="begin"/>
      </w:r>
      <w:r w:rsidRPr="00290464">
        <w:rPr>
          <w:rFonts w:ascii="Arial" w:hAnsi="Arial" w:cs="Arial"/>
          <w:sz w:val="24"/>
          <w:szCs w:val="24"/>
        </w:rPr>
        <w:instrText xml:space="preserve"> DOCPROPERTY  Location  \* MERGEFORMAT </w:instrText>
      </w:r>
      <w:r w:rsidRPr="00290464">
        <w:rPr>
          <w:rFonts w:ascii="Arial" w:hAnsi="Arial" w:cs="Arial"/>
          <w:sz w:val="24"/>
          <w:szCs w:val="24"/>
        </w:rPr>
        <w:fldChar w:fldCharType="separate"/>
      </w:r>
      <w:r w:rsidRPr="00290464">
        <w:rPr>
          <w:rFonts w:ascii="Arial" w:hAnsi="Arial" w:cs="Arial"/>
          <w:b/>
          <w:noProof/>
          <w:sz w:val="24"/>
          <w:szCs w:val="24"/>
        </w:rPr>
        <w:t>Dallas</w:t>
      </w:r>
      <w:r w:rsidRPr="00290464">
        <w:rPr>
          <w:rFonts w:ascii="Arial" w:hAnsi="Arial" w:cs="Arial"/>
          <w:b/>
          <w:noProof/>
          <w:sz w:val="24"/>
          <w:szCs w:val="24"/>
        </w:rPr>
        <w:fldChar w:fldCharType="end"/>
      </w:r>
      <w:r w:rsidRPr="00290464">
        <w:rPr>
          <w:rFonts w:ascii="Arial" w:hAnsi="Arial" w:cs="Arial"/>
          <w:b/>
          <w:noProof/>
          <w:sz w:val="24"/>
          <w:szCs w:val="24"/>
        </w:rPr>
        <w:t xml:space="preserve">, </w:t>
      </w:r>
      <w:r w:rsidRPr="00290464">
        <w:rPr>
          <w:rFonts w:ascii="Arial" w:hAnsi="Arial" w:cs="Arial"/>
          <w:sz w:val="24"/>
          <w:szCs w:val="24"/>
        </w:rPr>
        <w:fldChar w:fldCharType="begin"/>
      </w:r>
      <w:r w:rsidRPr="00290464">
        <w:rPr>
          <w:rFonts w:ascii="Arial" w:hAnsi="Arial" w:cs="Arial"/>
          <w:sz w:val="24"/>
          <w:szCs w:val="24"/>
        </w:rPr>
        <w:instrText xml:space="preserve"> DOCPROPERTY  Country  \* MERGEFORMAT </w:instrText>
      </w:r>
      <w:r w:rsidRPr="00290464">
        <w:rPr>
          <w:rFonts w:ascii="Arial" w:hAnsi="Arial" w:cs="Arial"/>
          <w:sz w:val="24"/>
          <w:szCs w:val="24"/>
        </w:rPr>
        <w:fldChar w:fldCharType="separate"/>
      </w:r>
      <w:r w:rsidRPr="00290464">
        <w:rPr>
          <w:rFonts w:ascii="Arial" w:hAnsi="Arial" w:cs="Arial"/>
          <w:b/>
          <w:noProof/>
          <w:sz w:val="24"/>
          <w:szCs w:val="24"/>
        </w:rPr>
        <w:t>USA</w:t>
      </w:r>
      <w:r w:rsidRPr="00290464">
        <w:rPr>
          <w:rFonts w:ascii="Arial" w:hAnsi="Arial" w:cs="Arial"/>
          <w:b/>
          <w:noProof/>
          <w:sz w:val="24"/>
          <w:szCs w:val="24"/>
        </w:rPr>
        <w:fldChar w:fldCharType="end"/>
      </w:r>
      <w:r w:rsidRPr="00290464">
        <w:rPr>
          <w:rFonts w:ascii="Arial" w:hAnsi="Arial" w:cs="Arial"/>
          <w:b/>
          <w:noProof/>
          <w:sz w:val="24"/>
          <w:szCs w:val="24"/>
        </w:rPr>
        <w:t xml:space="preserve">, </w:t>
      </w:r>
      <w:r w:rsidRPr="00290464">
        <w:rPr>
          <w:rFonts w:ascii="Arial" w:hAnsi="Arial" w:cs="Arial"/>
          <w:sz w:val="24"/>
          <w:szCs w:val="24"/>
        </w:rPr>
        <w:fldChar w:fldCharType="begin"/>
      </w:r>
      <w:r w:rsidRPr="00290464">
        <w:rPr>
          <w:rFonts w:ascii="Arial" w:hAnsi="Arial" w:cs="Arial"/>
          <w:sz w:val="24"/>
          <w:szCs w:val="24"/>
        </w:rPr>
        <w:instrText xml:space="preserve"> DOCPROPERTY  StartDate  \* MERGEFORMAT </w:instrText>
      </w:r>
      <w:r w:rsidRPr="00290464">
        <w:rPr>
          <w:rFonts w:ascii="Arial" w:hAnsi="Arial" w:cs="Arial"/>
          <w:sz w:val="24"/>
          <w:szCs w:val="24"/>
        </w:rPr>
        <w:fldChar w:fldCharType="separate"/>
      </w:r>
      <w:r w:rsidRPr="00290464">
        <w:rPr>
          <w:rFonts w:ascii="Arial" w:hAnsi="Arial" w:cs="Arial"/>
          <w:b/>
          <w:noProof/>
          <w:sz w:val="24"/>
          <w:szCs w:val="24"/>
        </w:rPr>
        <w:t xml:space="preserve"> 17th</w:t>
      </w:r>
      <w:r w:rsidRPr="00290464">
        <w:rPr>
          <w:rFonts w:ascii="Arial" w:hAnsi="Arial" w:cs="Arial"/>
          <w:b/>
          <w:noProof/>
          <w:sz w:val="24"/>
          <w:szCs w:val="24"/>
        </w:rPr>
        <w:fldChar w:fldCharType="end"/>
      </w:r>
      <w:r w:rsidRPr="00290464">
        <w:rPr>
          <w:rFonts w:ascii="Arial" w:hAnsi="Arial" w:cs="Arial"/>
          <w:b/>
          <w:noProof/>
          <w:sz w:val="24"/>
          <w:szCs w:val="24"/>
        </w:rPr>
        <w:t xml:space="preserve"> – </w:t>
      </w:r>
      <w:r w:rsidRPr="00290464">
        <w:rPr>
          <w:rFonts w:ascii="Arial" w:hAnsi="Arial" w:cs="Arial"/>
          <w:sz w:val="24"/>
          <w:szCs w:val="24"/>
        </w:rPr>
        <w:fldChar w:fldCharType="begin"/>
      </w:r>
      <w:r w:rsidRPr="00290464">
        <w:rPr>
          <w:rFonts w:ascii="Arial" w:hAnsi="Arial" w:cs="Arial"/>
          <w:sz w:val="24"/>
          <w:szCs w:val="24"/>
        </w:rPr>
        <w:instrText xml:space="preserve"> DOCPROPERTY  EndDate  \* MERGEFORMAT </w:instrText>
      </w:r>
      <w:r w:rsidRPr="00290464">
        <w:rPr>
          <w:rFonts w:ascii="Arial" w:hAnsi="Arial" w:cs="Arial"/>
          <w:sz w:val="24"/>
          <w:szCs w:val="24"/>
        </w:rPr>
        <w:fldChar w:fldCharType="separate"/>
      </w:r>
      <w:r w:rsidRPr="00290464">
        <w:rPr>
          <w:rFonts w:ascii="Arial" w:hAnsi="Arial" w:cs="Arial"/>
          <w:b/>
          <w:noProof/>
          <w:sz w:val="24"/>
          <w:szCs w:val="24"/>
        </w:rPr>
        <w:t>21st November 2025</w:t>
      </w:r>
      <w:r w:rsidRPr="00290464">
        <w:rPr>
          <w:rFonts w:ascii="Arial" w:hAnsi="Arial" w:cs="Arial"/>
          <w:b/>
          <w:noProof/>
          <w:sz w:val="24"/>
          <w:szCs w:val="24"/>
        </w:rPr>
        <w:fldChar w:fldCharType="end"/>
      </w:r>
      <w:r w:rsidRPr="00290464">
        <w:rPr>
          <w:rFonts w:ascii="Arial" w:hAnsi="Arial" w:cs="Arial"/>
          <w:b/>
          <w:noProof/>
          <w:sz w:val="24"/>
          <w:szCs w:val="24"/>
        </w:rPr>
        <w:tab/>
      </w:r>
      <w:r w:rsidR="001D5F5E" w:rsidRPr="00290464">
        <w:rPr>
          <w:rFonts w:ascii="Arial" w:eastAsia="Malgun Gothic" w:hAnsi="Arial" w:cs="Arial"/>
          <w:b/>
          <w:noProof/>
          <w:sz w:val="24"/>
          <w:szCs w:val="24"/>
          <w:lang w:eastAsia="ko-KR"/>
        </w:rPr>
        <w:tab/>
      </w:r>
      <w:r w:rsidR="00E65481" w:rsidRPr="00E6420C">
        <w:rPr>
          <w:rFonts w:ascii="Arial" w:hAnsi="Arial" w:cs="Arial"/>
          <w:b/>
          <w:noProof/>
          <w:sz w:val="24"/>
          <w:szCs w:val="24"/>
        </w:rPr>
        <w:tab/>
      </w:r>
    </w:p>
    <w:p w14:paraId="002CDD31" w14:textId="79A1FB18" w:rsidR="001112A7" w:rsidRPr="00CE7214" w:rsidRDefault="001112A7" w:rsidP="001112A7">
      <w:pPr>
        <w:pStyle w:val="CH"/>
        <w:rPr>
          <w:lang w:val="en-US"/>
        </w:rPr>
      </w:pPr>
      <w:r w:rsidRPr="0008103A">
        <w:t>Agenda item:</w:t>
      </w:r>
      <w:r>
        <w:tab/>
      </w:r>
      <w:r w:rsidR="00966BA6" w:rsidRPr="00966BA6">
        <w:t>10.2.2</w:t>
      </w:r>
    </w:p>
    <w:p w14:paraId="542E5194" w14:textId="77777777" w:rsidR="001112A7" w:rsidRPr="00F614AC" w:rsidRDefault="001112A7" w:rsidP="001112A7">
      <w:pPr>
        <w:pStyle w:val="CH"/>
        <w:rPr>
          <w:b w:val="0"/>
        </w:rPr>
      </w:pPr>
      <w:r w:rsidRPr="00F614AC">
        <w:t>Source:</w:t>
      </w:r>
      <w:r w:rsidRPr="00F614AC">
        <w:tab/>
        <w:t>Apple</w:t>
      </w:r>
    </w:p>
    <w:p w14:paraId="0FFC7E20" w14:textId="79167256" w:rsidR="001112A7" w:rsidRPr="00F614AC" w:rsidRDefault="001112A7" w:rsidP="001112A7">
      <w:pPr>
        <w:pStyle w:val="CH"/>
      </w:pPr>
      <w:r w:rsidRPr="00F614AC">
        <w:t>Title:</w:t>
      </w:r>
      <w:r w:rsidRPr="00F614AC">
        <w:tab/>
      </w:r>
      <w:r w:rsidR="0054627D" w:rsidRPr="0054627D">
        <w:rPr>
          <w:color w:val="262626"/>
          <w:szCs w:val="24"/>
          <w:lang w:eastAsia="en-GB"/>
        </w:rPr>
        <w:t xml:space="preserve">On </w:t>
      </w:r>
      <w:r w:rsidR="005D405D">
        <w:rPr>
          <w:color w:val="262626"/>
          <w:szCs w:val="24"/>
          <w:lang w:eastAsia="en-GB"/>
        </w:rPr>
        <w:t>ACLR for band n104</w:t>
      </w:r>
    </w:p>
    <w:p w14:paraId="647F4DF1" w14:textId="0F2EE6C7" w:rsidR="001112A7" w:rsidRPr="00BE07CB" w:rsidRDefault="001112A7" w:rsidP="001112A7">
      <w:pPr>
        <w:pStyle w:val="CH"/>
        <w:rPr>
          <w:lang w:val="en-DE"/>
        </w:rPr>
      </w:pPr>
      <w:r w:rsidRPr="007D0D97">
        <w:rPr>
          <w:lang w:val="en-US"/>
        </w:rPr>
        <w:t>WI/SI:</w:t>
      </w:r>
      <w:r w:rsidRPr="007D0D97">
        <w:rPr>
          <w:lang w:val="en-US"/>
        </w:rPr>
        <w:tab/>
      </w:r>
      <w:r w:rsidR="00BE07CB" w:rsidRPr="00BE07CB">
        <w:rPr>
          <w:lang w:val="en-DE"/>
        </w:rPr>
        <w:t>NR_6GHz</w:t>
      </w:r>
      <w:r w:rsidR="0054627D" w:rsidRPr="0054627D">
        <w:rPr>
          <w:lang w:val="en-US"/>
        </w:rPr>
        <w:t>-Core</w:t>
      </w:r>
    </w:p>
    <w:p w14:paraId="02DDF8DC" w14:textId="3FBF4820" w:rsidR="001112A7" w:rsidRPr="00F614AC" w:rsidRDefault="001112A7" w:rsidP="001112A7">
      <w:pPr>
        <w:pStyle w:val="CH"/>
        <w:rPr>
          <w:b w:val="0"/>
        </w:rPr>
      </w:pPr>
      <w:r w:rsidRPr="00F614AC">
        <w:t>Release:</w:t>
      </w:r>
      <w:r w:rsidRPr="00F614AC">
        <w:tab/>
        <w:t>Rel-</w:t>
      </w:r>
      <w:r w:rsidR="00BE07CB">
        <w:t>17</w:t>
      </w:r>
    </w:p>
    <w:p w14:paraId="18A0CF64" w14:textId="77777777" w:rsidR="001112A7" w:rsidRDefault="001112A7" w:rsidP="001112A7">
      <w:pPr>
        <w:pStyle w:val="CH"/>
      </w:pPr>
      <w:r w:rsidRPr="00F614AC">
        <w:t>Document for:</w:t>
      </w:r>
      <w:r w:rsidRPr="00F614AC">
        <w:tab/>
      </w:r>
      <w:r>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76452876" w14:textId="4F6BBBAF" w:rsidR="007D2DE3" w:rsidRDefault="00BE07CB" w:rsidP="007D2DE3">
      <w:pPr>
        <w:jc w:val="both"/>
        <w:rPr>
          <w:lang w:val="en-US"/>
        </w:rPr>
      </w:pPr>
      <w:r>
        <w:rPr>
          <w:lang w:val="en-US"/>
        </w:rPr>
        <w:t xml:space="preserve">In previous meeting it has been </w:t>
      </w:r>
      <w:r w:rsidRPr="00BE07CB">
        <w:rPr>
          <w:lang w:val="en-US"/>
        </w:rPr>
        <w:t>propose</w:t>
      </w:r>
      <w:r>
        <w:rPr>
          <w:lang w:val="en-US"/>
        </w:rPr>
        <w:t>d to</w:t>
      </w:r>
      <w:r w:rsidRPr="00BE07CB">
        <w:rPr>
          <w:lang w:val="en-US"/>
        </w:rPr>
        <w:t xml:space="preserve"> reduc</w:t>
      </w:r>
      <w:r>
        <w:rPr>
          <w:lang w:val="en-US"/>
        </w:rPr>
        <w:t>e</w:t>
      </w:r>
      <w:r w:rsidRPr="00BE07CB">
        <w:rPr>
          <w:lang w:val="en-US"/>
        </w:rPr>
        <w:t xml:space="preserve"> the </w:t>
      </w:r>
      <w:r>
        <w:rPr>
          <w:lang w:val="en-US"/>
        </w:rPr>
        <w:t xml:space="preserve">MPR </w:t>
      </w:r>
      <w:r w:rsidRPr="00BE07CB">
        <w:rPr>
          <w:lang w:val="en-US"/>
        </w:rPr>
        <w:t xml:space="preserve">for </w:t>
      </w:r>
      <w:r>
        <w:rPr>
          <w:lang w:val="en-US"/>
        </w:rPr>
        <w:t xml:space="preserve">n104 </w:t>
      </w:r>
      <w:r w:rsidRPr="00BE07CB">
        <w:rPr>
          <w:lang w:val="en-US"/>
        </w:rPr>
        <w:t>by relaxing the ACL</w:t>
      </w:r>
      <w:r>
        <w:rPr>
          <w:lang w:val="en-US"/>
        </w:rPr>
        <w:t>R</w:t>
      </w:r>
      <w:r w:rsidRPr="00BE07CB">
        <w:rPr>
          <w:lang w:val="en-US"/>
        </w:rPr>
        <w:t xml:space="preserve">. A previous Release 17 study on IMT parameters for the 6.425-7.125 GHz range agreed to specify 26 dB ACLR instead of the current 30 dB for UE Power Class 3, but this has not yet been incorporated into the technical specifications. Since frequency band n104 (6.425-7.125 GHz) has not been deployed yet and no UEs implement it, there </w:t>
      </w:r>
      <w:r w:rsidR="00510C43">
        <w:rPr>
          <w:lang w:val="en-US"/>
        </w:rPr>
        <w:t xml:space="preserve">seems to be options to modify requirements which needs further discussion. </w:t>
      </w:r>
      <w:r w:rsidR="002056D0">
        <w:rPr>
          <w:lang w:val="en-US"/>
        </w:rPr>
        <w:t>The WF</w:t>
      </w:r>
      <w:r w:rsidR="002F01A9">
        <w:rPr>
          <w:lang w:val="en-US"/>
        </w:rPr>
        <w:t xml:space="preserve"> [1]</w:t>
      </w:r>
      <w:r w:rsidR="002056D0">
        <w:rPr>
          <w:lang w:val="en-US"/>
        </w:rPr>
        <w:t xml:space="preserve"> captures the following </w:t>
      </w:r>
      <w:r w:rsidR="002F01A9">
        <w:rPr>
          <w:lang w:val="en-US"/>
        </w:rPr>
        <w:t>tasks:</w:t>
      </w:r>
    </w:p>
    <w:tbl>
      <w:tblPr>
        <w:tblStyle w:val="TableGrid"/>
        <w:tblW w:w="0" w:type="auto"/>
        <w:tblLook w:val="04A0" w:firstRow="1" w:lastRow="0" w:firstColumn="1" w:lastColumn="0" w:noHBand="0" w:noVBand="1"/>
      </w:tblPr>
      <w:tblGrid>
        <w:gridCol w:w="9631"/>
      </w:tblGrid>
      <w:tr w:rsidR="002056D0" w14:paraId="4B7407D0" w14:textId="77777777" w:rsidTr="002056D0">
        <w:tc>
          <w:tcPr>
            <w:tcW w:w="9631" w:type="dxa"/>
          </w:tcPr>
          <w:p w14:paraId="2CB56D56" w14:textId="77777777" w:rsidR="002056D0" w:rsidRPr="002056D0" w:rsidRDefault="002056D0" w:rsidP="002056D0">
            <w:pPr>
              <w:jc w:val="both"/>
            </w:pPr>
            <w:r w:rsidRPr="002056D0">
              <w:rPr>
                <w:b/>
              </w:rPr>
              <w:t>&lt;Way forward/Agreement&gt;</w:t>
            </w:r>
          </w:p>
          <w:p w14:paraId="4730497E" w14:textId="77777777" w:rsidR="002056D0" w:rsidRPr="002056D0" w:rsidRDefault="002056D0" w:rsidP="002056D0">
            <w:pPr>
              <w:jc w:val="both"/>
            </w:pPr>
            <w:r w:rsidRPr="002056D0">
              <w:t>-</w:t>
            </w:r>
            <w:r w:rsidRPr="002056D0">
              <w:tab/>
              <w:t>RAN4 introduces a band specific ACLR of 26 dB to n104 with a dedicated MPR under the following conditions.</w:t>
            </w:r>
          </w:p>
          <w:p w14:paraId="22804B08" w14:textId="77777777" w:rsidR="002056D0" w:rsidRPr="002056D0" w:rsidRDefault="002056D0" w:rsidP="002056D0">
            <w:pPr>
              <w:jc w:val="both"/>
            </w:pPr>
            <w:r w:rsidRPr="002056D0">
              <w:t>-</w:t>
            </w:r>
            <w:r w:rsidRPr="002056D0">
              <w:tab/>
            </w:r>
            <w:r w:rsidRPr="002056D0">
              <w:tab/>
              <w:t>PC3 for n104 and CA_n104C and Band Combinations (BCs) including n104</w:t>
            </w:r>
          </w:p>
          <w:p w14:paraId="247C3117" w14:textId="11097975" w:rsidR="002056D0" w:rsidRDefault="002056D0" w:rsidP="007D2DE3">
            <w:pPr>
              <w:jc w:val="both"/>
            </w:pPr>
            <w:r w:rsidRPr="002056D0">
              <w:t>-</w:t>
            </w:r>
            <w:r w:rsidRPr="002056D0">
              <w:tab/>
            </w:r>
            <w:r w:rsidRPr="002056D0">
              <w:tab/>
              <w:t>1Tx and 2Tx are considered</w:t>
            </w:r>
          </w:p>
        </w:tc>
      </w:tr>
    </w:tbl>
    <w:p w14:paraId="5143C56E" w14:textId="77777777" w:rsidR="002056D0" w:rsidRDefault="002056D0" w:rsidP="007D2DE3">
      <w:pPr>
        <w:jc w:val="both"/>
      </w:pPr>
    </w:p>
    <w:p w14:paraId="5A276B82" w14:textId="19604AB8" w:rsidR="0088464B" w:rsidRPr="00B07BF3" w:rsidRDefault="008E7986" w:rsidP="00B07BF3">
      <w:pPr>
        <w:pStyle w:val="Heading1"/>
      </w:pPr>
      <w:r>
        <w:t>2</w:t>
      </w:r>
      <w:r w:rsidR="006212AD">
        <w:t xml:space="preserve"> </w:t>
      </w:r>
      <w:r>
        <w:t xml:space="preserve"> </w:t>
      </w:r>
      <w:r w:rsidR="006212AD">
        <w:t>Discussion</w:t>
      </w:r>
    </w:p>
    <w:p w14:paraId="1BBDC161" w14:textId="02029229" w:rsidR="000A57E5" w:rsidRDefault="000A57E5" w:rsidP="00966BA6">
      <w:pPr>
        <w:jc w:val="both"/>
      </w:pPr>
      <w:r>
        <w:t>In RAN4#116 RAN4 agreed to relax ACLR of n104 to 26dB for PC3. The goal is to evaluate MPR changes based on the relax requirement. The band was originally introduced in Rel-17.</w:t>
      </w:r>
      <w:r w:rsidR="003972B6">
        <w:t xml:space="preserve"> Changes shall be made for starting from this release. Relaxations to requirements are always possible as it does not harm deployments and UE development cycles.</w:t>
      </w:r>
      <w:r>
        <w:t xml:space="preserve"> Since </w:t>
      </w:r>
      <w:r w:rsidR="003972B6">
        <w:t>the band</w:t>
      </w:r>
      <w:r>
        <w:t xml:space="preserve"> has not be</w:t>
      </w:r>
      <w:r w:rsidR="003972B6">
        <w:t>en</w:t>
      </w:r>
      <w:r>
        <w:t xml:space="preserve"> deployed yet</w:t>
      </w:r>
      <w:r w:rsidR="003972B6">
        <w:t>,</w:t>
      </w:r>
      <w:r>
        <w:t xml:space="preserve"> RAN4 understanding is that the requirements can be modified</w:t>
      </w:r>
      <w:r w:rsidR="003972B6">
        <w:t xml:space="preserve"> and MPR tightened</w:t>
      </w:r>
      <w:r>
        <w:t xml:space="preserve"> without causing disruptions in the field.</w:t>
      </w:r>
      <w:r w:rsidR="003972B6">
        <w:t xml:space="preserve"> However, it might be the better choice to not change MPR for single CC and CA and leave optimisation to the UE vendor.</w:t>
      </w:r>
    </w:p>
    <w:p w14:paraId="45205B74" w14:textId="630DC9A0" w:rsidR="003972B6" w:rsidRDefault="003972B6" w:rsidP="00966BA6">
      <w:pPr>
        <w:jc w:val="both"/>
        <w:rPr>
          <w:i/>
          <w:iCs/>
        </w:rPr>
      </w:pPr>
      <w:r w:rsidRPr="003972B6">
        <w:rPr>
          <w:b/>
          <w:bCs/>
        </w:rPr>
        <w:t>Observation</w:t>
      </w:r>
      <w:r w:rsidR="00794853">
        <w:rPr>
          <w:b/>
          <w:bCs/>
        </w:rPr>
        <w:t xml:space="preserve"> 1</w:t>
      </w:r>
      <w:r w:rsidRPr="003972B6">
        <w:rPr>
          <w:b/>
          <w:bCs/>
        </w:rPr>
        <w:t>:</w:t>
      </w:r>
      <w:r>
        <w:t xml:space="preserve"> </w:t>
      </w:r>
      <w:r w:rsidRPr="00F411A0">
        <w:rPr>
          <w:i/>
          <w:iCs/>
        </w:rPr>
        <w:t>RAN4 considers requirement changes to Rel-17 n104 band possible as it has not been deployed in the field yet. ACLR relaxations are fine as it does not harm deployments and UE development cycles. However, it might be the better choice to not change MPR for single CC and CA and leave optimisation to the UE vendor.</w:t>
      </w:r>
      <w:r w:rsidR="00F411A0">
        <w:rPr>
          <w:i/>
          <w:iCs/>
        </w:rPr>
        <w:t xml:space="preserve"> This avoid </w:t>
      </w:r>
      <w:r w:rsidR="0064424E">
        <w:rPr>
          <w:i/>
          <w:iCs/>
        </w:rPr>
        <w:t>tightening requirements</w:t>
      </w:r>
      <w:r w:rsidR="00F411A0">
        <w:rPr>
          <w:i/>
          <w:iCs/>
        </w:rPr>
        <w:t xml:space="preserve"> retroactively</w:t>
      </w:r>
      <w:r w:rsidR="00517B2A">
        <w:rPr>
          <w:i/>
          <w:iCs/>
        </w:rPr>
        <w:t xml:space="preserve"> </w:t>
      </w:r>
      <w:r w:rsidR="0064424E">
        <w:rPr>
          <w:i/>
          <w:iCs/>
        </w:rPr>
        <w:t>in</w:t>
      </w:r>
      <w:r w:rsidR="00517B2A">
        <w:rPr>
          <w:i/>
          <w:iCs/>
        </w:rPr>
        <w:t xml:space="preserve"> </w:t>
      </w:r>
      <w:r w:rsidR="00FC3817">
        <w:rPr>
          <w:i/>
          <w:iCs/>
        </w:rPr>
        <w:t>frozen</w:t>
      </w:r>
      <w:r w:rsidR="00517B2A">
        <w:rPr>
          <w:i/>
          <w:iCs/>
        </w:rPr>
        <w:t xml:space="preserve"> releases. </w:t>
      </w:r>
    </w:p>
    <w:p w14:paraId="008A2DDE" w14:textId="5C412931" w:rsidR="00493E81" w:rsidRDefault="00493E81" w:rsidP="00966BA6">
      <w:pPr>
        <w:jc w:val="both"/>
      </w:pPr>
      <w:r w:rsidRPr="0011237B">
        <w:rPr>
          <w:b/>
          <w:bCs/>
        </w:rPr>
        <w:t>Proposal</w:t>
      </w:r>
      <w:r w:rsidR="00794853">
        <w:rPr>
          <w:b/>
          <w:bCs/>
        </w:rPr>
        <w:t xml:space="preserve"> 1</w:t>
      </w:r>
      <w:r w:rsidRPr="0011237B">
        <w:rPr>
          <w:b/>
          <w:bCs/>
        </w:rPr>
        <w:t>:</w:t>
      </w:r>
      <w:r>
        <w:rPr>
          <w:i/>
          <w:iCs/>
        </w:rPr>
        <w:t xml:space="preserve"> To avoid </w:t>
      </w:r>
      <w:r w:rsidR="00F36CF1">
        <w:rPr>
          <w:i/>
          <w:iCs/>
        </w:rPr>
        <w:t>tightening requirements in</w:t>
      </w:r>
      <w:r>
        <w:rPr>
          <w:i/>
          <w:iCs/>
        </w:rPr>
        <w:t xml:space="preserve"> frozen releases consider to only modify ACLR and leave MPR optimisation to UE vendors.</w:t>
      </w:r>
    </w:p>
    <w:p w14:paraId="4916C3A4" w14:textId="3DFBB0D8" w:rsidR="0021234C" w:rsidRDefault="00433CEB" w:rsidP="00966BA6">
      <w:pPr>
        <w:jc w:val="both"/>
      </w:pPr>
      <w:r>
        <w:t>MPR</w:t>
      </w:r>
      <w:r w:rsidR="001E5872">
        <w:t xml:space="preserve"> for band n104</w:t>
      </w:r>
      <w:r>
        <w:t xml:space="preserve"> could potentially tightened for active release which is currently Rel-20. </w:t>
      </w:r>
      <w:r w:rsidR="00966BA6">
        <w:t>To evaluate the output power potential for PC3 single CC on band n104 simulations were made with 26dBc ACLR instead of 30dBc. The amplifier calibration procedure is not modified. The legacy calibration waveform (DFT-s, QPSK, 20MHz, 100RB0) has been used with 30dBc ACLR for PC3. The power back-off simulations have been conducted using 26dBc. This approach will provide decrease power back-off need for outer allocations as those are mainly affected by ACLR. Inner allocations are either limited by MOP of the power class or the EVM/IBE requirement.</w:t>
      </w:r>
    </w:p>
    <w:p w14:paraId="0875D984" w14:textId="761238DA" w:rsidR="44276B7E" w:rsidRDefault="44276B7E" w:rsidP="44276B7E">
      <w:pPr>
        <w:jc w:val="both"/>
      </w:pPr>
      <w:r>
        <w:t xml:space="preserve">Our simulations showed that gains are possible for QPSK and 16QAM. These results are provided in Table 1. The modulations 64QAM and 256QAM are either EVM or IBE limited as shown in Table 2. Therefore, the ACLR relaxation cannot provide any MPR improvement for higher order modulations. </w:t>
      </w:r>
    </w:p>
    <w:p w14:paraId="507B8E0F" w14:textId="77777777" w:rsidR="002400D3" w:rsidRDefault="002400D3">
      <w:pPr>
        <w:spacing w:after="0"/>
      </w:pPr>
      <w:r>
        <w:br w:type="page"/>
      </w:r>
    </w:p>
    <w:p w14:paraId="552F8801" w14:textId="77777777" w:rsidR="002400D3" w:rsidRDefault="002400D3" w:rsidP="00966BA6">
      <w:pPr>
        <w:jc w:val="both"/>
      </w:pPr>
    </w:p>
    <w:p w14:paraId="2086F1DB" w14:textId="14A509F0" w:rsidR="009557BC" w:rsidRDefault="009557BC" w:rsidP="009557BC">
      <w:pPr>
        <w:jc w:val="center"/>
      </w:pPr>
      <w:r>
        <w:t>Table 1: Power back-off results for QPSK and 16QAM</w:t>
      </w:r>
    </w:p>
    <w:tbl>
      <w:tblPr>
        <w:tblStyle w:val="TableGrid"/>
        <w:tblW w:w="0" w:type="auto"/>
        <w:tblLook w:val="04A0" w:firstRow="1" w:lastRow="0" w:firstColumn="1" w:lastColumn="0" w:noHBand="0" w:noVBand="1"/>
      </w:tblPr>
      <w:tblGrid>
        <w:gridCol w:w="1934"/>
        <w:gridCol w:w="3921"/>
        <w:gridCol w:w="3776"/>
      </w:tblGrid>
      <w:tr w:rsidR="005C5485" w14:paraId="77F610A5" w14:textId="77777777" w:rsidTr="00EF56DC">
        <w:tc>
          <w:tcPr>
            <w:tcW w:w="1934" w:type="dxa"/>
            <w:vAlign w:val="center"/>
          </w:tcPr>
          <w:p w14:paraId="7BDFC0A4" w14:textId="77777777" w:rsidR="00EF56DC" w:rsidRDefault="00EF56DC" w:rsidP="002D6A5C">
            <w:pPr>
              <w:spacing w:after="0"/>
              <w:jc w:val="center"/>
            </w:pPr>
            <w:r>
              <w:t>Modulation</w:t>
            </w:r>
          </w:p>
        </w:tc>
        <w:tc>
          <w:tcPr>
            <w:tcW w:w="3921" w:type="dxa"/>
            <w:vAlign w:val="center"/>
          </w:tcPr>
          <w:p w14:paraId="51EE604B" w14:textId="77777777" w:rsidR="00EF56DC" w:rsidRDefault="00EF56DC" w:rsidP="002D6A5C">
            <w:pPr>
              <w:spacing w:after="0"/>
              <w:jc w:val="center"/>
            </w:pPr>
            <w:r>
              <w:t>DFT-s-OFDM</w:t>
            </w:r>
          </w:p>
        </w:tc>
        <w:tc>
          <w:tcPr>
            <w:tcW w:w="3776" w:type="dxa"/>
            <w:vAlign w:val="center"/>
          </w:tcPr>
          <w:p w14:paraId="40F0FBBB" w14:textId="77777777" w:rsidR="00EF56DC" w:rsidRDefault="00EF56DC" w:rsidP="002D6A5C">
            <w:pPr>
              <w:spacing w:after="0"/>
              <w:jc w:val="center"/>
            </w:pPr>
            <w:r>
              <w:t>CP-OFDM</w:t>
            </w:r>
          </w:p>
        </w:tc>
      </w:tr>
      <w:tr w:rsidR="005C5485" w14:paraId="6FE37A76" w14:textId="77777777" w:rsidTr="00EF56DC">
        <w:tc>
          <w:tcPr>
            <w:tcW w:w="1934" w:type="dxa"/>
            <w:vAlign w:val="center"/>
          </w:tcPr>
          <w:p w14:paraId="35E9705F" w14:textId="5A2628FA" w:rsidR="00EF56DC" w:rsidRDefault="00EF56DC" w:rsidP="002D6A5C">
            <w:pPr>
              <w:spacing w:after="0"/>
              <w:jc w:val="center"/>
            </w:pPr>
            <w:r>
              <w:t>QPSK</w:t>
            </w:r>
          </w:p>
        </w:tc>
        <w:tc>
          <w:tcPr>
            <w:tcW w:w="3921" w:type="dxa"/>
            <w:vAlign w:val="center"/>
          </w:tcPr>
          <w:p w14:paraId="5788ABAD" w14:textId="32BF334C" w:rsidR="00EF56DC" w:rsidRDefault="00EF56DC" w:rsidP="002D6A5C">
            <w:pPr>
              <w:spacing w:after="0"/>
              <w:jc w:val="center"/>
            </w:pPr>
            <w:r w:rsidRPr="00EF56DC">
              <w:rPr>
                <w:noProof/>
              </w:rPr>
              <w:drawing>
                <wp:inline distT="0" distB="0" distL="0" distR="0" wp14:anchorId="6C1FB4B6" wp14:editId="4744070A">
                  <wp:extent cx="2254326" cy="1800000"/>
                  <wp:effectExtent l="0" t="0" r="0" b="3810"/>
                  <wp:docPr id="2846003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600331" name=""/>
                          <pic:cNvPicPr/>
                        </pic:nvPicPr>
                        <pic:blipFill>
                          <a:blip r:embed="rId9"/>
                          <a:stretch>
                            <a:fillRect/>
                          </a:stretch>
                        </pic:blipFill>
                        <pic:spPr>
                          <a:xfrm>
                            <a:off x="0" y="0"/>
                            <a:ext cx="2254326" cy="1800000"/>
                          </a:xfrm>
                          <a:prstGeom prst="rect">
                            <a:avLst/>
                          </a:prstGeom>
                        </pic:spPr>
                      </pic:pic>
                    </a:graphicData>
                  </a:graphic>
                </wp:inline>
              </w:drawing>
            </w:r>
          </w:p>
        </w:tc>
        <w:tc>
          <w:tcPr>
            <w:tcW w:w="3776" w:type="dxa"/>
            <w:vAlign w:val="center"/>
          </w:tcPr>
          <w:p w14:paraId="312EEA69" w14:textId="7DA908C1" w:rsidR="00EF56DC" w:rsidRDefault="00EF56DC" w:rsidP="002D6A5C">
            <w:pPr>
              <w:spacing w:after="0"/>
              <w:jc w:val="center"/>
            </w:pPr>
            <w:r w:rsidRPr="00EF56DC">
              <w:rPr>
                <w:noProof/>
              </w:rPr>
              <w:drawing>
                <wp:inline distT="0" distB="0" distL="0" distR="0" wp14:anchorId="58C1D97C" wp14:editId="59EF5ED0">
                  <wp:extent cx="2255498" cy="1800000"/>
                  <wp:effectExtent l="0" t="0" r="5715" b="3810"/>
                  <wp:docPr id="20837396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739614" name=""/>
                          <pic:cNvPicPr/>
                        </pic:nvPicPr>
                        <pic:blipFill>
                          <a:blip r:embed="rId10"/>
                          <a:stretch>
                            <a:fillRect/>
                          </a:stretch>
                        </pic:blipFill>
                        <pic:spPr>
                          <a:xfrm>
                            <a:off x="0" y="0"/>
                            <a:ext cx="2255498" cy="1800000"/>
                          </a:xfrm>
                          <a:prstGeom prst="rect">
                            <a:avLst/>
                          </a:prstGeom>
                        </pic:spPr>
                      </pic:pic>
                    </a:graphicData>
                  </a:graphic>
                </wp:inline>
              </w:drawing>
            </w:r>
          </w:p>
        </w:tc>
      </w:tr>
      <w:tr w:rsidR="00EF56DC" w14:paraId="46D1FBAE" w14:textId="77777777" w:rsidTr="00EF56DC">
        <w:tc>
          <w:tcPr>
            <w:tcW w:w="1934" w:type="dxa"/>
            <w:vAlign w:val="center"/>
          </w:tcPr>
          <w:p w14:paraId="0E4D03B8" w14:textId="02D59749" w:rsidR="00EF56DC" w:rsidRDefault="00EF56DC" w:rsidP="002D6A5C">
            <w:pPr>
              <w:spacing w:after="0"/>
              <w:jc w:val="center"/>
            </w:pPr>
            <w:r>
              <w:t>16QAM</w:t>
            </w:r>
          </w:p>
        </w:tc>
        <w:tc>
          <w:tcPr>
            <w:tcW w:w="3921" w:type="dxa"/>
            <w:vAlign w:val="center"/>
          </w:tcPr>
          <w:p w14:paraId="3B945C59" w14:textId="4D262532" w:rsidR="00EF56DC" w:rsidRPr="00EF56DC" w:rsidRDefault="005C5485" w:rsidP="002D6A5C">
            <w:pPr>
              <w:spacing w:after="0"/>
              <w:jc w:val="center"/>
            </w:pPr>
            <w:r w:rsidRPr="005C5485">
              <w:rPr>
                <w:noProof/>
              </w:rPr>
              <w:drawing>
                <wp:inline distT="0" distB="0" distL="0" distR="0" wp14:anchorId="4B6DBD50" wp14:editId="75BC613F">
                  <wp:extent cx="2216039" cy="1800000"/>
                  <wp:effectExtent l="0" t="0" r="0" b="3810"/>
                  <wp:docPr id="14474073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407346" name=""/>
                          <pic:cNvPicPr/>
                        </pic:nvPicPr>
                        <pic:blipFill>
                          <a:blip r:embed="rId11"/>
                          <a:stretch>
                            <a:fillRect/>
                          </a:stretch>
                        </pic:blipFill>
                        <pic:spPr>
                          <a:xfrm>
                            <a:off x="0" y="0"/>
                            <a:ext cx="2216039" cy="1800000"/>
                          </a:xfrm>
                          <a:prstGeom prst="rect">
                            <a:avLst/>
                          </a:prstGeom>
                        </pic:spPr>
                      </pic:pic>
                    </a:graphicData>
                  </a:graphic>
                </wp:inline>
              </w:drawing>
            </w:r>
          </w:p>
        </w:tc>
        <w:tc>
          <w:tcPr>
            <w:tcW w:w="3776" w:type="dxa"/>
            <w:vAlign w:val="center"/>
          </w:tcPr>
          <w:p w14:paraId="45A78624" w14:textId="18A4A0A8" w:rsidR="00EF56DC" w:rsidRPr="00EF56DC" w:rsidRDefault="005C5485" w:rsidP="002D6A5C">
            <w:pPr>
              <w:spacing w:after="0"/>
              <w:jc w:val="center"/>
            </w:pPr>
            <w:r w:rsidRPr="005C5485">
              <w:rPr>
                <w:noProof/>
              </w:rPr>
              <w:drawing>
                <wp:inline distT="0" distB="0" distL="0" distR="0" wp14:anchorId="7EB3FF9B" wp14:editId="5A61CE73">
                  <wp:extent cx="2229133" cy="1800000"/>
                  <wp:effectExtent l="0" t="0" r="0" b="3810"/>
                  <wp:docPr id="1646185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185449" name=""/>
                          <pic:cNvPicPr/>
                        </pic:nvPicPr>
                        <pic:blipFill>
                          <a:blip r:embed="rId12"/>
                          <a:stretch>
                            <a:fillRect/>
                          </a:stretch>
                        </pic:blipFill>
                        <pic:spPr>
                          <a:xfrm>
                            <a:off x="0" y="0"/>
                            <a:ext cx="2229133" cy="1800000"/>
                          </a:xfrm>
                          <a:prstGeom prst="rect">
                            <a:avLst/>
                          </a:prstGeom>
                        </pic:spPr>
                      </pic:pic>
                    </a:graphicData>
                  </a:graphic>
                </wp:inline>
              </w:drawing>
            </w:r>
          </w:p>
        </w:tc>
      </w:tr>
    </w:tbl>
    <w:p w14:paraId="3AD38FC3" w14:textId="77777777" w:rsidR="00EF56DC" w:rsidRDefault="00EF56DC" w:rsidP="00D470DA"/>
    <w:p w14:paraId="495C7ACC" w14:textId="77777777" w:rsidR="00EF56DC" w:rsidRDefault="00EF56DC" w:rsidP="00D470DA"/>
    <w:p w14:paraId="488B9DA7" w14:textId="76E12C82" w:rsidR="00EF56DC" w:rsidRDefault="009557BC" w:rsidP="009557BC">
      <w:pPr>
        <w:jc w:val="center"/>
      </w:pPr>
      <w:r>
        <w:t>Table 2: Limiting factor for output power</w:t>
      </w:r>
      <w:r w:rsidR="00933F99">
        <w:t xml:space="preserve"> for 64QAM</w:t>
      </w:r>
    </w:p>
    <w:tbl>
      <w:tblPr>
        <w:tblStyle w:val="TableGrid"/>
        <w:tblW w:w="0" w:type="auto"/>
        <w:tblLook w:val="04A0" w:firstRow="1" w:lastRow="0" w:firstColumn="1" w:lastColumn="0" w:noHBand="0" w:noVBand="1"/>
      </w:tblPr>
      <w:tblGrid>
        <w:gridCol w:w="2264"/>
        <w:gridCol w:w="3944"/>
        <w:gridCol w:w="3423"/>
      </w:tblGrid>
      <w:tr w:rsidR="006D4A79" w14:paraId="298EC1E3" w14:textId="77777777" w:rsidTr="009B0233">
        <w:tc>
          <w:tcPr>
            <w:tcW w:w="2264" w:type="dxa"/>
            <w:vAlign w:val="center"/>
          </w:tcPr>
          <w:p w14:paraId="0A28FC0E" w14:textId="68D2127F" w:rsidR="006D4A79" w:rsidRDefault="006D4A79" w:rsidP="006D4A79">
            <w:pPr>
              <w:spacing w:after="0"/>
              <w:jc w:val="center"/>
            </w:pPr>
            <w:r>
              <w:t>Modulation</w:t>
            </w:r>
          </w:p>
        </w:tc>
        <w:tc>
          <w:tcPr>
            <w:tcW w:w="3944" w:type="dxa"/>
            <w:vAlign w:val="center"/>
          </w:tcPr>
          <w:p w14:paraId="615A51BE" w14:textId="0688287E" w:rsidR="006D4A79" w:rsidRDefault="006D4A79" w:rsidP="006D4A79">
            <w:pPr>
              <w:spacing w:after="0"/>
              <w:jc w:val="center"/>
            </w:pPr>
            <w:r>
              <w:t>DFT-s-OFDM</w:t>
            </w:r>
          </w:p>
        </w:tc>
        <w:tc>
          <w:tcPr>
            <w:tcW w:w="3423" w:type="dxa"/>
            <w:vAlign w:val="center"/>
          </w:tcPr>
          <w:p w14:paraId="60FEC9C0" w14:textId="2DE99C10" w:rsidR="006D4A79" w:rsidRDefault="006D4A79" w:rsidP="006D4A79">
            <w:pPr>
              <w:spacing w:after="0"/>
              <w:jc w:val="center"/>
            </w:pPr>
            <w:r>
              <w:t>CP-OFDM</w:t>
            </w:r>
          </w:p>
        </w:tc>
      </w:tr>
      <w:tr w:rsidR="009B0233" w14:paraId="3841AD84" w14:textId="77777777" w:rsidTr="009B0233">
        <w:tc>
          <w:tcPr>
            <w:tcW w:w="2264" w:type="dxa"/>
            <w:vAlign w:val="center"/>
          </w:tcPr>
          <w:p w14:paraId="24EB2525" w14:textId="77777777" w:rsidR="009B0233" w:rsidRDefault="009B0233" w:rsidP="006D4A79">
            <w:pPr>
              <w:spacing w:after="0"/>
              <w:jc w:val="center"/>
            </w:pPr>
            <w:r>
              <w:t>64QAM</w:t>
            </w:r>
          </w:p>
          <w:p w14:paraId="6AD4EDE1" w14:textId="0CC396D3" w:rsidR="009B0233" w:rsidRDefault="009B0233" w:rsidP="006D4A79">
            <w:pPr>
              <w:spacing w:after="0"/>
              <w:jc w:val="center"/>
            </w:pPr>
            <w:r>
              <w:t>(30dBc ACLR)</w:t>
            </w:r>
          </w:p>
        </w:tc>
        <w:tc>
          <w:tcPr>
            <w:tcW w:w="3944" w:type="dxa"/>
            <w:vAlign w:val="center"/>
          </w:tcPr>
          <w:p w14:paraId="05B6CB2D" w14:textId="136FF1BF" w:rsidR="009B0233" w:rsidRDefault="009B0233" w:rsidP="006D4A79">
            <w:pPr>
              <w:spacing w:after="0"/>
              <w:jc w:val="center"/>
            </w:pPr>
            <w:r w:rsidRPr="009B0233">
              <w:rPr>
                <w:noProof/>
              </w:rPr>
              <w:drawing>
                <wp:inline distT="0" distB="0" distL="0" distR="0" wp14:anchorId="4899FB36" wp14:editId="3296897E">
                  <wp:extent cx="2031683" cy="1800000"/>
                  <wp:effectExtent l="0" t="0" r="635" b="3810"/>
                  <wp:docPr id="2114634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634960" name=""/>
                          <pic:cNvPicPr/>
                        </pic:nvPicPr>
                        <pic:blipFill>
                          <a:blip r:embed="rId13"/>
                          <a:stretch>
                            <a:fillRect/>
                          </a:stretch>
                        </pic:blipFill>
                        <pic:spPr>
                          <a:xfrm>
                            <a:off x="0" y="0"/>
                            <a:ext cx="2031683" cy="1800000"/>
                          </a:xfrm>
                          <a:prstGeom prst="rect">
                            <a:avLst/>
                          </a:prstGeom>
                        </pic:spPr>
                      </pic:pic>
                    </a:graphicData>
                  </a:graphic>
                </wp:inline>
              </w:drawing>
            </w:r>
          </w:p>
        </w:tc>
        <w:tc>
          <w:tcPr>
            <w:tcW w:w="3423" w:type="dxa"/>
            <w:vAlign w:val="center"/>
          </w:tcPr>
          <w:p w14:paraId="509D292E" w14:textId="24DCA7D3" w:rsidR="009B0233" w:rsidRDefault="00AF73C1" w:rsidP="006D4A79">
            <w:pPr>
              <w:spacing w:after="0"/>
              <w:jc w:val="center"/>
            </w:pPr>
            <w:r w:rsidRPr="00AF73C1">
              <w:rPr>
                <w:noProof/>
              </w:rPr>
              <w:drawing>
                <wp:inline distT="0" distB="0" distL="0" distR="0" wp14:anchorId="401F193A" wp14:editId="360F0A77">
                  <wp:extent cx="2011765" cy="1800000"/>
                  <wp:effectExtent l="0" t="0" r="0" b="3810"/>
                  <wp:docPr id="11716332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633250" name=""/>
                          <pic:cNvPicPr/>
                        </pic:nvPicPr>
                        <pic:blipFill>
                          <a:blip r:embed="rId14"/>
                          <a:stretch>
                            <a:fillRect/>
                          </a:stretch>
                        </pic:blipFill>
                        <pic:spPr>
                          <a:xfrm>
                            <a:off x="0" y="0"/>
                            <a:ext cx="2011765" cy="1800000"/>
                          </a:xfrm>
                          <a:prstGeom prst="rect">
                            <a:avLst/>
                          </a:prstGeom>
                        </pic:spPr>
                      </pic:pic>
                    </a:graphicData>
                  </a:graphic>
                </wp:inline>
              </w:drawing>
            </w:r>
          </w:p>
        </w:tc>
      </w:tr>
      <w:tr w:rsidR="006D4A79" w14:paraId="5BBF9FC2" w14:textId="77777777" w:rsidTr="009B0233">
        <w:tc>
          <w:tcPr>
            <w:tcW w:w="2264" w:type="dxa"/>
            <w:vAlign w:val="center"/>
          </w:tcPr>
          <w:p w14:paraId="61C36963" w14:textId="77777777" w:rsidR="006D4A79" w:rsidRDefault="006D4A79" w:rsidP="006D4A79">
            <w:pPr>
              <w:spacing w:after="0"/>
              <w:jc w:val="center"/>
            </w:pPr>
            <w:r>
              <w:t>64QAM</w:t>
            </w:r>
          </w:p>
          <w:p w14:paraId="1B1256AB" w14:textId="3F7236E9" w:rsidR="009B0233" w:rsidRDefault="009B0233" w:rsidP="006D4A79">
            <w:pPr>
              <w:spacing w:after="0"/>
              <w:jc w:val="center"/>
            </w:pPr>
            <w:r>
              <w:t>(26dBc ACLR)</w:t>
            </w:r>
          </w:p>
        </w:tc>
        <w:tc>
          <w:tcPr>
            <w:tcW w:w="3944" w:type="dxa"/>
            <w:vAlign w:val="center"/>
          </w:tcPr>
          <w:p w14:paraId="29939EC9" w14:textId="4E602D1C" w:rsidR="006D4A79" w:rsidRDefault="002A0EF9" w:rsidP="006D4A79">
            <w:pPr>
              <w:spacing w:after="0"/>
              <w:jc w:val="center"/>
            </w:pPr>
            <w:r w:rsidRPr="002A0EF9">
              <w:rPr>
                <w:noProof/>
              </w:rPr>
              <w:drawing>
                <wp:inline distT="0" distB="0" distL="0" distR="0" wp14:anchorId="5AAF71D3" wp14:editId="33FE9227">
                  <wp:extent cx="2010731" cy="1800000"/>
                  <wp:effectExtent l="0" t="0" r="0" b="3810"/>
                  <wp:docPr id="15502332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233203" name=""/>
                          <pic:cNvPicPr/>
                        </pic:nvPicPr>
                        <pic:blipFill>
                          <a:blip r:embed="rId15"/>
                          <a:stretch>
                            <a:fillRect/>
                          </a:stretch>
                        </pic:blipFill>
                        <pic:spPr>
                          <a:xfrm>
                            <a:off x="0" y="0"/>
                            <a:ext cx="2010731" cy="1800000"/>
                          </a:xfrm>
                          <a:prstGeom prst="rect">
                            <a:avLst/>
                          </a:prstGeom>
                        </pic:spPr>
                      </pic:pic>
                    </a:graphicData>
                  </a:graphic>
                </wp:inline>
              </w:drawing>
            </w:r>
          </w:p>
        </w:tc>
        <w:tc>
          <w:tcPr>
            <w:tcW w:w="3423" w:type="dxa"/>
            <w:vAlign w:val="center"/>
          </w:tcPr>
          <w:p w14:paraId="1F3F557F" w14:textId="4855EA61" w:rsidR="006D4A79" w:rsidRDefault="006D4A79" w:rsidP="006D4A79">
            <w:pPr>
              <w:spacing w:after="0"/>
              <w:jc w:val="center"/>
            </w:pPr>
            <w:r w:rsidRPr="006D4A79">
              <w:rPr>
                <w:noProof/>
              </w:rPr>
              <w:drawing>
                <wp:inline distT="0" distB="0" distL="0" distR="0" wp14:anchorId="230D708B" wp14:editId="70A78168">
                  <wp:extent cx="2037074" cy="1800000"/>
                  <wp:effectExtent l="0" t="0" r="0" b="3810"/>
                  <wp:docPr id="14733406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340666" name=""/>
                          <pic:cNvPicPr/>
                        </pic:nvPicPr>
                        <pic:blipFill>
                          <a:blip r:embed="rId16"/>
                          <a:stretch>
                            <a:fillRect/>
                          </a:stretch>
                        </pic:blipFill>
                        <pic:spPr>
                          <a:xfrm>
                            <a:off x="0" y="0"/>
                            <a:ext cx="2037074" cy="1800000"/>
                          </a:xfrm>
                          <a:prstGeom prst="rect">
                            <a:avLst/>
                          </a:prstGeom>
                        </pic:spPr>
                      </pic:pic>
                    </a:graphicData>
                  </a:graphic>
                </wp:inline>
              </w:drawing>
            </w:r>
          </w:p>
        </w:tc>
      </w:tr>
    </w:tbl>
    <w:p w14:paraId="45CC4422" w14:textId="77777777" w:rsidR="006D4A79" w:rsidRDefault="006D4A79" w:rsidP="00D470DA"/>
    <w:p w14:paraId="14AB0749" w14:textId="534FA07F" w:rsidR="44276B7E" w:rsidRDefault="44276B7E" w:rsidP="44276B7E">
      <w:pPr>
        <w:pStyle w:val="TH"/>
        <w:jc w:val="both"/>
        <w:rPr>
          <w:b w:val="0"/>
        </w:rPr>
      </w:pPr>
      <w:r>
        <w:rPr>
          <w:b w:val="0"/>
        </w:rPr>
        <w:lastRenderedPageBreak/>
        <w:t>Based on the observations made in Table 1 and 2 and the contribution [1] from we are proposing to consider the MPR improvements shown in Table 3. The orange-coloured values mark the changes to regular PC3 MPR.</w:t>
      </w:r>
    </w:p>
    <w:p w14:paraId="42124FEB" w14:textId="272D948B" w:rsidR="009876FA" w:rsidRPr="00C124A6" w:rsidRDefault="44276B7E" w:rsidP="009876FA">
      <w:pPr>
        <w:pStyle w:val="TH"/>
      </w:pPr>
      <w:r>
        <w:t>Table 3 Maximum power reduction (MPR) for power class 3</w:t>
      </w:r>
    </w:p>
    <w:tbl>
      <w:tblPr>
        <w:tblW w:w="9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183"/>
        <w:gridCol w:w="2636"/>
        <w:gridCol w:w="2126"/>
      </w:tblGrid>
      <w:tr w:rsidR="009876FA" w:rsidRPr="00C124A6" w14:paraId="786DE31B" w14:textId="77777777" w:rsidTr="44276B7E">
        <w:tc>
          <w:tcPr>
            <w:tcW w:w="2632" w:type="dxa"/>
            <w:gridSpan w:val="2"/>
            <w:tcBorders>
              <w:top w:val="single" w:sz="4" w:space="0" w:color="auto"/>
              <w:left w:val="single" w:sz="4" w:space="0" w:color="auto"/>
              <w:bottom w:val="nil"/>
              <w:right w:val="single" w:sz="4" w:space="0" w:color="auto"/>
            </w:tcBorders>
            <w:vAlign w:val="center"/>
            <w:hideMark/>
          </w:tcPr>
          <w:p w14:paraId="5390D4C5" w14:textId="77777777" w:rsidR="009876FA" w:rsidRPr="00C124A6" w:rsidRDefault="009876FA" w:rsidP="002D6A5C">
            <w:pPr>
              <w:pStyle w:val="TAH"/>
            </w:pPr>
            <w:r w:rsidRPr="00C124A6">
              <w:t>Modulation</w:t>
            </w:r>
          </w:p>
        </w:tc>
        <w:tc>
          <w:tcPr>
            <w:tcW w:w="6945" w:type="dxa"/>
            <w:gridSpan w:val="3"/>
            <w:tcBorders>
              <w:top w:val="single" w:sz="4" w:space="0" w:color="auto"/>
              <w:left w:val="single" w:sz="4" w:space="0" w:color="auto"/>
              <w:bottom w:val="single" w:sz="4" w:space="0" w:color="auto"/>
              <w:right w:val="single" w:sz="4" w:space="0" w:color="auto"/>
            </w:tcBorders>
          </w:tcPr>
          <w:p w14:paraId="763F60B4" w14:textId="77777777" w:rsidR="009876FA" w:rsidRPr="00C124A6" w:rsidRDefault="009876FA" w:rsidP="002D6A5C">
            <w:pPr>
              <w:pStyle w:val="TAH"/>
            </w:pPr>
            <w:r w:rsidRPr="00C124A6">
              <w:t>MPR (dB)</w:t>
            </w:r>
          </w:p>
        </w:tc>
      </w:tr>
      <w:tr w:rsidR="009876FA" w:rsidRPr="00C124A6" w14:paraId="72319F0B" w14:textId="77777777" w:rsidTr="44276B7E">
        <w:tc>
          <w:tcPr>
            <w:tcW w:w="2632" w:type="dxa"/>
            <w:gridSpan w:val="2"/>
            <w:tcBorders>
              <w:top w:val="nil"/>
              <w:left w:val="single" w:sz="4" w:space="0" w:color="auto"/>
              <w:bottom w:val="single" w:sz="4" w:space="0" w:color="auto"/>
              <w:right w:val="single" w:sz="4" w:space="0" w:color="auto"/>
            </w:tcBorders>
            <w:vAlign w:val="center"/>
            <w:hideMark/>
          </w:tcPr>
          <w:p w14:paraId="2AAE7D78" w14:textId="77777777" w:rsidR="009876FA" w:rsidRPr="00C124A6" w:rsidRDefault="009876FA" w:rsidP="002D6A5C">
            <w:pPr>
              <w:pStyle w:val="TAH"/>
              <w:rPr>
                <w:rFonts w:cs="Arial"/>
              </w:rPr>
            </w:pPr>
          </w:p>
        </w:tc>
        <w:tc>
          <w:tcPr>
            <w:tcW w:w="2183" w:type="dxa"/>
            <w:tcBorders>
              <w:top w:val="single" w:sz="4" w:space="0" w:color="auto"/>
              <w:left w:val="single" w:sz="4" w:space="0" w:color="auto"/>
              <w:bottom w:val="single" w:sz="4" w:space="0" w:color="auto"/>
              <w:right w:val="single" w:sz="4" w:space="0" w:color="auto"/>
            </w:tcBorders>
          </w:tcPr>
          <w:p w14:paraId="03102569" w14:textId="7EB28FA8" w:rsidR="009876FA" w:rsidRPr="00C124A6" w:rsidRDefault="009876FA" w:rsidP="002D6A5C">
            <w:pPr>
              <w:pStyle w:val="TAH"/>
            </w:pPr>
            <w:r w:rsidRPr="00C124A6">
              <w:t>Edge RB allocation</w:t>
            </w:r>
            <w:r w:rsidR="00FB0116">
              <w:t>s</w:t>
            </w:r>
          </w:p>
        </w:tc>
        <w:tc>
          <w:tcPr>
            <w:tcW w:w="2636" w:type="dxa"/>
            <w:tcBorders>
              <w:top w:val="single" w:sz="4" w:space="0" w:color="auto"/>
              <w:left w:val="single" w:sz="4" w:space="0" w:color="auto"/>
              <w:bottom w:val="single" w:sz="4" w:space="0" w:color="auto"/>
              <w:right w:val="single" w:sz="4" w:space="0" w:color="auto"/>
            </w:tcBorders>
            <w:hideMark/>
          </w:tcPr>
          <w:p w14:paraId="1D77E531" w14:textId="77777777" w:rsidR="009876FA" w:rsidRPr="00C124A6" w:rsidRDefault="009876FA" w:rsidP="002D6A5C">
            <w:pPr>
              <w:pStyle w:val="TAH"/>
            </w:pPr>
            <w:r w:rsidRPr="00C124A6">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1BA05D8D" w14:textId="77777777" w:rsidR="009876FA" w:rsidRPr="00C124A6" w:rsidRDefault="009876FA" w:rsidP="002D6A5C">
            <w:pPr>
              <w:pStyle w:val="TAH"/>
            </w:pPr>
            <w:r w:rsidRPr="00C124A6">
              <w:t>Inner RB allocations</w:t>
            </w:r>
          </w:p>
        </w:tc>
      </w:tr>
      <w:tr w:rsidR="009876FA" w:rsidRPr="00C124A6" w14:paraId="5F8DB1B5" w14:textId="77777777" w:rsidTr="44276B7E">
        <w:tc>
          <w:tcPr>
            <w:tcW w:w="1072" w:type="dxa"/>
            <w:tcBorders>
              <w:top w:val="single" w:sz="4" w:space="0" w:color="auto"/>
              <w:left w:val="single" w:sz="4" w:space="0" w:color="auto"/>
              <w:bottom w:val="nil"/>
              <w:right w:val="single" w:sz="4" w:space="0" w:color="auto"/>
            </w:tcBorders>
            <w:hideMark/>
          </w:tcPr>
          <w:p w14:paraId="74AF6B5E" w14:textId="77777777" w:rsidR="009876FA" w:rsidRPr="00C124A6" w:rsidRDefault="009876FA" w:rsidP="002D6A5C">
            <w:pPr>
              <w:pStyle w:val="TAC"/>
            </w:pPr>
            <w:r w:rsidRPr="00C124A6">
              <w:t>DFT-s-OFDM</w:t>
            </w:r>
          </w:p>
        </w:tc>
        <w:tc>
          <w:tcPr>
            <w:tcW w:w="1560" w:type="dxa"/>
            <w:tcBorders>
              <w:top w:val="single" w:sz="4" w:space="0" w:color="auto"/>
              <w:left w:val="single" w:sz="4" w:space="0" w:color="auto"/>
              <w:bottom w:val="nil"/>
              <w:right w:val="single" w:sz="4" w:space="0" w:color="auto"/>
            </w:tcBorders>
          </w:tcPr>
          <w:p w14:paraId="08B6F774" w14:textId="77777777" w:rsidR="009876FA" w:rsidRPr="00C124A6" w:rsidRDefault="009876FA" w:rsidP="002D6A5C">
            <w:pPr>
              <w:pStyle w:val="TAC"/>
            </w:pPr>
            <w:r w:rsidRPr="00C124A6">
              <w:t>Pi/2 BPSK</w:t>
            </w:r>
            <w:r w:rsidRPr="00C124A6">
              <w:rPr>
                <w:rFonts w:eastAsia="MS Mincho"/>
                <w:lang w:eastAsia="zh-CN"/>
              </w:rPr>
              <w:t xml:space="preserve"> w/ Rel-15 DMRS</w:t>
            </w:r>
          </w:p>
        </w:tc>
        <w:tc>
          <w:tcPr>
            <w:tcW w:w="2183" w:type="dxa"/>
            <w:vMerge w:val="restart"/>
            <w:tcBorders>
              <w:top w:val="single" w:sz="4" w:space="0" w:color="auto"/>
              <w:left w:val="single" w:sz="4" w:space="0" w:color="auto"/>
              <w:right w:val="single" w:sz="4" w:space="0" w:color="auto"/>
            </w:tcBorders>
          </w:tcPr>
          <w:p w14:paraId="6E3FCBD2" w14:textId="3EB70AF2" w:rsidR="009876FA" w:rsidRPr="00C124A6" w:rsidRDefault="009876FA" w:rsidP="002D6A5C">
            <w:pPr>
              <w:pStyle w:val="TAC"/>
            </w:pPr>
            <w:r w:rsidRPr="00C124A6">
              <w:t>≤ 0.5</w:t>
            </w:r>
            <w:r w:rsidR="00B6390A">
              <w:rPr>
                <w:vertAlign w:val="superscript"/>
              </w:rPr>
              <w:t>1</w:t>
            </w:r>
          </w:p>
        </w:tc>
        <w:tc>
          <w:tcPr>
            <w:tcW w:w="2636" w:type="dxa"/>
            <w:vMerge w:val="restart"/>
            <w:tcBorders>
              <w:top w:val="single" w:sz="4" w:space="0" w:color="auto"/>
              <w:left w:val="single" w:sz="4" w:space="0" w:color="auto"/>
              <w:right w:val="single" w:sz="4" w:space="0" w:color="auto"/>
            </w:tcBorders>
            <w:hideMark/>
          </w:tcPr>
          <w:p w14:paraId="207B1759" w14:textId="041CEA24" w:rsidR="009876FA" w:rsidRPr="009876FA" w:rsidRDefault="009876FA" w:rsidP="002D6A5C">
            <w:pPr>
              <w:pStyle w:val="TAC"/>
            </w:pPr>
            <w:r w:rsidRPr="00C124A6">
              <w:t>≤ 0.5</w:t>
            </w:r>
          </w:p>
        </w:tc>
        <w:tc>
          <w:tcPr>
            <w:tcW w:w="2126" w:type="dxa"/>
            <w:vMerge w:val="restart"/>
            <w:tcBorders>
              <w:top w:val="single" w:sz="4" w:space="0" w:color="auto"/>
              <w:left w:val="single" w:sz="4" w:space="0" w:color="auto"/>
              <w:right w:val="single" w:sz="4" w:space="0" w:color="auto"/>
            </w:tcBorders>
            <w:hideMark/>
          </w:tcPr>
          <w:p w14:paraId="2D3B85ED" w14:textId="1C78F113" w:rsidR="009876FA" w:rsidRPr="00C124A6" w:rsidRDefault="009876FA" w:rsidP="002D6A5C">
            <w:pPr>
              <w:pStyle w:val="TAC"/>
            </w:pPr>
            <w:r w:rsidRPr="00C124A6">
              <w:t>0</w:t>
            </w:r>
          </w:p>
        </w:tc>
      </w:tr>
      <w:tr w:rsidR="009876FA" w:rsidRPr="00C124A6" w14:paraId="0B7BE37A" w14:textId="77777777" w:rsidTr="44276B7E">
        <w:trPr>
          <w:trHeight w:val="43"/>
        </w:trPr>
        <w:tc>
          <w:tcPr>
            <w:tcW w:w="1072" w:type="dxa"/>
            <w:tcBorders>
              <w:top w:val="nil"/>
              <w:left w:val="single" w:sz="4" w:space="0" w:color="auto"/>
              <w:bottom w:val="nil"/>
              <w:right w:val="single" w:sz="4" w:space="0" w:color="auto"/>
            </w:tcBorders>
          </w:tcPr>
          <w:p w14:paraId="59E75A13" w14:textId="77777777" w:rsidR="009876FA" w:rsidRPr="00C124A6" w:rsidRDefault="009876FA" w:rsidP="002D6A5C">
            <w:pPr>
              <w:pStyle w:val="TAC"/>
            </w:pPr>
          </w:p>
        </w:tc>
        <w:tc>
          <w:tcPr>
            <w:tcW w:w="1560" w:type="dxa"/>
            <w:tcBorders>
              <w:top w:val="nil"/>
              <w:left w:val="single" w:sz="4" w:space="0" w:color="auto"/>
              <w:bottom w:val="single" w:sz="4" w:space="0" w:color="auto"/>
              <w:right w:val="single" w:sz="4" w:space="0" w:color="auto"/>
            </w:tcBorders>
          </w:tcPr>
          <w:p w14:paraId="1B776545" w14:textId="77777777" w:rsidR="009876FA" w:rsidRPr="00C124A6" w:rsidRDefault="009876FA" w:rsidP="002D6A5C">
            <w:pPr>
              <w:pStyle w:val="TAC"/>
            </w:pPr>
          </w:p>
        </w:tc>
        <w:tc>
          <w:tcPr>
            <w:tcW w:w="2183" w:type="dxa"/>
            <w:vMerge/>
          </w:tcPr>
          <w:p w14:paraId="4E74BDCA" w14:textId="2BE77AE3" w:rsidR="009876FA" w:rsidRPr="00C124A6" w:rsidRDefault="009876FA" w:rsidP="002D6A5C">
            <w:pPr>
              <w:pStyle w:val="TAC"/>
            </w:pPr>
          </w:p>
        </w:tc>
        <w:tc>
          <w:tcPr>
            <w:tcW w:w="2636" w:type="dxa"/>
            <w:vMerge/>
          </w:tcPr>
          <w:p w14:paraId="6FA1D149" w14:textId="39A7B0F8" w:rsidR="009876FA" w:rsidRPr="00C124A6" w:rsidRDefault="009876FA" w:rsidP="002D6A5C">
            <w:pPr>
              <w:pStyle w:val="TAC"/>
            </w:pPr>
          </w:p>
        </w:tc>
        <w:tc>
          <w:tcPr>
            <w:tcW w:w="2126" w:type="dxa"/>
            <w:vMerge/>
          </w:tcPr>
          <w:p w14:paraId="2DE6D4BB" w14:textId="7C849B51" w:rsidR="009876FA" w:rsidRPr="00C124A6" w:rsidRDefault="009876FA" w:rsidP="002D6A5C">
            <w:pPr>
              <w:pStyle w:val="TAC"/>
            </w:pPr>
          </w:p>
        </w:tc>
      </w:tr>
      <w:tr w:rsidR="009876FA" w:rsidRPr="00C124A6" w14:paraId="258825F7" w14:textId="77777777" w:rsidTr="44276B7E">
        <w:tc>
          <w:tcPr>
            <w:tcW w:w="1072" w:type="dxa"/>
            <w:tcBorders>
              <w:top w:val="nil"/>
              <w:left w:val="single" w:sz="4" w:space="0" w:color="auto"/>
              <w:bottom w:val="nil"/>
              <w:right w:val="single" w:sz="4" w:space="0" w:color="auto"/>
            </w:tcBorders>
          </w:tcPr>
          <w:p w14:paraId="2AD2751F" w14:textId="77777777" w:rsidR="009876FA" w:rsidRPr="00C124A6" w:rsidRDefault="009876FA" w:rsidP="002D6A5C">
            <w:pPr>
              <w:pStyle w:val="TAC"/>
            </w:pPr>
          </w:p>
        </w:tc>
        <w:tc>
          <w:tcPr>
            <w:tcW w:w="1560" w:type="dxa"/>
            <w:tcBorders>
              <w:left w:val="single" w:sz="4" w:space="0" w:color="auto"/>
              <w:bottom w:val="single" w:sz="4" w:space="0" w:color="auto"/>
              <w:right w:val="single" w:sz="4" w:space="0" w:color="auto"/>
            </w:tcBorders>
          </w:tcPr>
          <w:p w14:paraId="66E3E9C5" w14:textId="77777777" w:rsidR="009876FA" w:rsidRPr="00C124A6" w:rsidRDefault="009876FA" w:rsidP="002D6A5C">
            <w:pPr>
              <w:pStyle w:val="TAC"/>
            </w:pPr>
            <w:r w:rsidRPr="00C124A6">
              <w:t>Pi/2 BPSK w Pi/2 BPSK DMRS</w:t>
            </w:r>
          </w:p>
        </w:tc>
        <w:tc>
          <w:tcPr>
            <w:tcW w:w="2183" w:type="dxa"/>
            <w:tcBorders>
              <w:top w:val="single" w:sz="4" w:space="0" w:color="auto"/>
              <w:left w:val="single" w:sz="4" w:space="0" w:color="auto"/>
              <w:bottom w:val="single" w:sz="4" w:space="0" w:color="auto"/>
              <w:right w:val="single" w:sz="4" w:space="0" w:color="auto"/>
            </w:tcBorders>
          </w:tcPr>
          <w:p w14:paraId="508C1DA8" w14:textId="1D25EF41" w:rsidR="009876FA" w:rsidRPr="00C124A6" w:rsidRDefault="009876FA" w:rsidP="002D6A5C">
            <w:pPr>
              <w:pStyle w:val="TAC"/>
            </w:pPr>
            <w:r w:rsidRPr="00C124A6">
              <w:t>≤ 0.5</w:t>
            </w:r>
            <w:r w:rsidR="00B6390A">
              <w:rPr>
                <w:vertAlign w:val="superscript"/>
              </w:rPr>
              <w:t>1</w:t>
            </w:r>
          </w:p>
        </w:tc>
        <w:tc>
          <w:tcPr>
            <w:tcW w:w="2636" w:type="dxa"/>
            <w:tcBorders>
              <w:top w:val="single" w:sz="4" w:space="0" w:color="auto"/>
              <w:left w:val="single" w:sz="4" w:space="0" w:color="auto"/>
              <w:bottom w:val="single" w:sz="4" w:space="0" w:color="auto"/>
              <w:right w:val="single" w:sz="4" w:space="0" w:color="auto"/>
            </w:tcBorders>
          </w:tcPr>
          <w:p w14:paraId="2A5A8FDF" w14:textId="7D1BBCC9" w:rsidR="009876FA" w:rsidRPr="00C124A6" w:rsidRDefault="009876FA" w:rsidP="002D6A5C">
            <w:pPr>
              <w:pStyle w:val="TAC"/>
            </w:pPr>
            <w:r w:rsidRPr="00C124A6">
              <w:t xml:space="preserve"> 0</w:t>
            </w:r>
          </w:p>
        </w:tc>
        <w:tc>
          <w:tcPr>
            <w:tcW w:w="2126" w:type="dxa"/>
            <w:tcBorders>
              <w:top w:val="single" w:sz="4" w:space="0" w:color="auto"/>
              <w:left w:val="single" w:sz="4" w:space="0" w:color="auto"/>
              <w:bottom w:val="single" w:sz="4" w:space="0" w:color="auto"/>
              <w:right w:val="single" w:sz="4" w:space="0" w:color="auto"/>
            </w:tcBorders>
          </w:tcPr>
          <w:p w14:paraId="6F4E2FAE" w14:textId="66C539BF" w:rsidR="009876FA" w:rsidRPr="00C124A6" w:rsidRDefault="009876FA" w:rsidP="002D6A5C">
            <w:pPr>
              <w:pStyle w:val="TAC"/>
            </w:pPr>
            <w:r w:rsidRPr="00C124A6">
              <w:t>0</w:t>
            </w:r>
          </w:p>
        </w:tc>
      </w:tr>
      <w:tr w:rsidR="006A07FD" w:rsidRPr="00C124A6" w14:paraId="72E78303" w14:textId="77777777" w:rsidTr="44276B7E">
        <w:tc>
          <w:tcPr>
            <w:tcW w:w="1072" w:type="dxa"/>
            <w:tcBorders>
              <w:top w:val="nil"/>
              <w:left w:val="single" w:sz="4" w:space="0" w:color="auto"/>
              <w:bottom w:val="nil"/>
              <w:right w:val="single" w:sz="4" w:space="0" w:color="auto"/>
            </w:tcBorders>
            <w:hideMark/>
          </w:tcPr>
          <w:p w14:paraId="73254307" w14:textId="77777777" w:rsidR="006A07FD" w:rsidRPr="00C124A6" w:rsidRDefault="006A07FD" w:rsidP="002D6A5C">
            <w:pPr>
              <w:pStyle w:val="TAC"/>
            </w:pPr>
          </w:p>
        </w:tc>
        <w:tc>
          <w:tcPr>
            <w:tcW w:w="1560" w:type="dxa"/>
            <w:tcBorders>
              <w:top w:val="single" w:sz="4" w:space="0" w:color="auto"/>
              <w:left w:val="single" w:sz="4" w:space="0" w:color="auto"/>
              <w:bottom w:val="single" w:sz="4" w:space="0" w:color="auto"/>
              <w:right w:val="single" w:sz="4" w:space="0" w:color="auto"/>
            </w:tcBorders>
          </w:tcPr>
          <w:p w14:paraId="77895CA0" w14:textId="77777777" w:rsidR="006A07FD" w:rsidRPr="00C124A6" w:rsidRDefault="006A07FD" w:rsidP="002D6A5C">
            <w:pPr>
              <w:pStyle w:val="TAC"/>
            </w:pPr>
            <w:r w:rsidRPr="00C124A6">
              <w:t>QPSK</w:t>
            </w:r>
          </w:p>
        </w:tc>
        <w:tc>
          <w:tcPr>
            <w:tcW w:w="2183" w:type="dxa"/>
            <w:tcBorders>
              <w:top w:val="single" w:sz="4" w:space="0" w:color="auto"/>
              <w:left w:val="single" w:sz="4" w:space="0" w:color="auto"/>
              <w:bottom w:val="single" w:sz="4" w:space="0" w:color="auto"/>
              <w:right w:val="single" w:sz="4" w:space="0" w:color="auto"/>
            </w:tcBorders>
          </w:tcPr>
          <w:p w14:paraId="0D2E9C44" w14:textId="77777777" w:rsidR="006A07FD" w:rsidRPr="00C124A6" w:rsidRDefault="006A07FD" w:rsidP="002D6A5C">
            <w:pPr>
              <w:pStyle w:val="TAC"/>
            </w:pPr>
            <w:r w:rsidRPr="00C124A6">
              <w:t>≤ 1</w:t>
            </w:r>
          </w:p>
        </w:tc>
        <w:tc>
          <w:tcPr>
            <w:tcW w:w="2636" w:type="dxa"/>
            <w:tcBorders>
              <w:top w:val="single" w:sz="4" w:space="0" w:color="auto"/>
              <w:left w:val="single" w:sz="4" w:space="0" w:color="auto"/>
              <w:bottom w:val="single" w:sz="4" w:space="0" w:color="auto"/>
              <w:right w:val="single" w:sz="4" w:space="0" w:color="auto"/>
            </w:tcBorders>
          </w:tcPr>
          <w:p w14:paraId="6BB35458" w14:textId="4B1269E5" w:rsidR="006A07FD" w:rsidRPr="00713CD0" w:rsidRDefault="00655DB6" w:rsidP="002D6A5C">
            <w:pPr>
              <w:pStyle w:val="TAC"/>
              <w:rPr>
                <w:color w:val="ED7D31" w:themeColor="accent2"/>
              </w:rPr>
            </w:pPr>
            <w:r w:rsidRPr="00655DB6">
              <w:rPr>
                <w:color w:val="ED7D31" w:themeColor="accent2"/>
              </w:rPr>
              <w:t xml:space="preserve">≤ </w:t>
            </w:r>
            <w:r w:rsidR="00713CD0" w:rsidRPr="00655DB6">
              <w:rPr>
                <w:color w:val="ED7D31" w:themeColor="accent2"/>
              </w:rPr>
              <w:t>0.5</w:t>
            </w:r>
          </w:p>
        </w:tc>
        <w:tc>
          <w:tcPr>
            <w:tcW w:w="2126" w:type="dxa"/>
            <w:tcBorders>
              <w:top w:val="single" w:sz="4" w:space="0" w:color="auto"/>
              <w:left w:val="single" w:sz="4" w:space="0" w:color="auto"/>
              <w:bottom w:val="single" w:sz="4" w:space="0" w:color="auto"/>
              <w:right w:val="single" w:sz="4" w:space="0" w:color="auto"/>
            </w:tcBorders>
            <w:hideMark/>
          </w:tcPr>
          <w:p w14:paraId="59B7954D" w14:textId="37CE36DE" w:rsidR="006A07FD" w:rsidRPr="00C124A6" w:rsidRDefault="006A07FD" w:rsidP="002D6A5C">
            <w:pPr>
              <w:pStyle w:val="TAC"/>
            </w:pPr>
            <w:r w:rsidRPr="00C124A6">
              <w:t>0</w:t>
            </w:r>
          </w:p>
        </w:tc>
      </w:tr>
      <w:tr w:rsidR="006A07FD" w:rsidRPr="00C124A6" w14:paraId="0F0463D1" w14:textId="77777777" w:rsidTr="44276B7E">
        <w:tc>
          <w:tcPr>
            <w:tcW w:w="1072" w:type="dxa"/>
            <w:tcBorders>
              <w:top w:val="nil"/>
              <w:left w:val="single" w:sz="4" w:space="0" w:color="auto"/>
              <w:bottom w:val="nil"/>
              <w:right w:val="single" w:sz="4" w:space="0" w:color="auto"/>
            </w:tcBorders>
            <w:hideMark/>
          </w:tcPr>
          <w:p w14:paraId="3699F457" w14:textId="77777777" w:rsidR="006A07FD" w:rsidRPr="00C124A6" w:rsidRDefault="006A07FD" w:rsidP="002D6A5C">
            <w:pPr>
              <w:pStyle w:val="TAC"/>
            </w:pPr>
          </w:p>
        </w:tc>
        <w:tc>
          <w:tcPr>
            <w:tcW w:w="1560" w:type="dxa"/>
            <w:tcBorders>
              <w:top w:val="single" w:sz="4" w:space="0" w:color="auto"/>
              <w:left w:val="single" w:sz="4" w:space="0" w:color="auto"/>
              <w:bottom w:val="single" w:sz="4" w:space="0" w:color="auto"/>
              <w:right w:val="single" w:sz="4" w:space="0" w:color="auto"/>
            </w:tcBorders>
          </w:tcPr>
          <w:p w14:paraId="4B3F76CF" w14:textId="77777777" w:rsidR="006A07FD" w:rsidRPr="00C124A6" w:rsidRDefault="006A07FD" w:rsidP="002D6A5C">
            <w:pPr>
              <w:pStyle w:val="TAC"/>
            </w:pPr>
            <w:r w:rsidRPr="00C124A6">
              <w:t>16 QAM</w:t>
            </w:r>
          </w:p>
        </w:tc>
        <w:tc>
          <w:tcPr>
            <w:tcW w:w="2183" w:type="dxa"/>
            <w:tcBorders>
              <w:top w:val="single" w:sz="4" w:space="0" w:color="auto"/>
              <w:left w:val="single" w:sz="4" w:space="0" w:color="auto"/>
              <w:bottom w:val="single" w:sz="4" w:space="0" w:color="auto"/>
              <w:right w:val="single" w:sz="4" w:space="0" w:color="auto"/>
            </w:tcBorders>
          </w:tcPr>
          <w:p w14:paraId="52634A6B" w14:textId="77777777" w:rsidR="006A07FD" w:rsidRPr="00C124A6" w:rsidRDefault="006A07FD" w:rsidP="002D6A5C">
            <w:pPr>
              <w:pStyle w:val="TAC"/>
            </w:pPr>
            <w:r w:rsidRPr="00C124A6">
              <w:t>≤ 2</w:t>
            </w:r>
          </w:p>
        </w:tc>
        <w:tc>
          <w:tcPr>
            <w:tcW w:w="2636" w:type="dxa"/>
            <w:tcBorders>
              <w:top w:val="single" w:sz="4" w:space="0" w:color="auto"/>
              <w:left w:val="single" w:sz="4" w:space="0" w:color="auto"/>
              <w:bottom w:val="single" w:sz="4" w:space="0" w:color="auto"/>
              <w:right w:val="single" w:sz="4" w:space="0" w:color="auto"/>
            </w:tcBorders>
          </w:tcPr>
          <w:p w14:paraId="5CBDCECB" w14:textId="1C754518" w:rsidR="006A07FD" w:rsidRPr="00713CD0" w:rsidRDefault="00655DB6" w:rsidP="002D6A5C">
            <w:pPr>
              <w:pStyle w:val="TAC"/>
              <w:rPr>
                <w:color w:val="ED7D31" w:themeColor="accent2"/>
              </w:rPr>
            </w:pPr>
            <w:r w:rsidRPr="00655DB6">
              <w:rPr>
                <w:color w:val="ED7D31" w:themeColor="accent2"/>
              </w:rPr>
              <w:t xml:space="preserve">≤ </w:t>
            </w:r>
            <w:r w:rsidR="00713CD0" w:rsidRPr="00655DB6">
              <w:rPr>
                <w:color w:val="ED7D31" w:themeColor="accent2"/>
              </w:rPr>
              <w:t>1</w:t>
            </w:r>
          </w:p>
        </w:tc>
        <w:tc>
          <w:tcPr>
            <w:tcW w:w="2126" w:type="dxa"/>
            <w:tcBorders>
              <w:top w:val="single" w:sz="4" w:space="0" w:color="auto"/>
              <w:left w:val="single" w:sz="4" w:space="0" w:color="auto"/>
              <w:bottom w:val="single" w:sz="4" w:space="0" w:color="auto"/>
              <w:right w:val="single" w:sz="4" w:space="0" w:color="auto"/>
            </w:tcBorders>
            <w:hideMark/>
          </w:tcPr>
          <w:p w14:paraId="78B33BA7" w14:textId="77777777" w:rsidR="006A07FD" w:rsidRPr="00C124A6" w:rsidRDefault="006A07FD" w:rsidP="002D6A5C">
            <w:pPr>
              <w:pStyle w:val="TAC"/>
            </w:pPr>
            <w:r w:rsidRPr="00C124A6">
              <w:t>≤ 1</w:t>
            </w:r>
          </w:p>
        </w:tc>
      </w:tr>
      <w:tr w:rsidR="00EF56DC" w:rsidRPr="00C124A6" w14:paraId="045A82D5" w14:textId="77777777" w:rsidTr="44276B7E">
        <w:tc>
          <w:tcPr>
            <w:tcW w:w="1072" w:type="dxa"/>
            <w:tcBorders>
              <w:top w:val="nil"/>
              <w:left w:val="single" w:sz="4" w:space="0" w:color="auto"/>
              <w:bottom w:val="nil"/>
              <w:right w:val="single" w:sz="4" w:space="0" w:color="auto"/>
            </w:tcBorders>
            <w:hideMark/>
          </w:tcPr>
          <w:p w14:paraId="3675FCDA" w14:textId="77777777" w:rsidR="00EF56DC" w:rsidRPr="00C124A6" w:rsidRDefault="00EF56DC" w:rsidP="002D6A5C">
            <w:pPr>
              <w:pStyle w:val="TAC"/>
            </w:pPr>
          </w:p>
        </w:tc>
        <w:tc>
          <w:tcPr>
            <w:tcW w:w="1560" w:type="dxa"/>
            <w:tcBorders>
              <w:top w:val="single" w:sz="4" w:space="0" w:color="auto"/>
              <w:left w:val="single" w:sz="4" w:space="0" w:color="auto"/>
              <w:bottom w:val="single" w:sz="4" w:space="0" w:color="auto"/>
              <w:right w:val="single" w:sz="4" w:space="0" w:color="auto"/>
            </w:tcBorders>
          </w:tcPr>
          <w:p w14:paraId="67720C50" w14:textId="77777777" w:rsidR="00EF56DC" w:rsidRPr="00C124A6" w:rsidRDefault="00EF56DC" w:rsidP="002D6A5C">
            <w:pPr>
              <w:pStyle w:val="TAC"/>
            </w:pPr>
            <w:r w:rsidRPr="00C124A6">
              <w:t>64 QAM</w:t>
            </w:r>
          </w:p>
        </w:tc>
        <w:tc>
          <w:tcPr>
            <w:tcW w:w="6945" w:type="dxa"/>
            <w:gridSpan w:val="3"/>
            <w:tcBorders>
              <w:top w:val="single" w:sz="4" w:space="0" w:color="auto"/>
              <w:left w:val="single" w:sz="4" w:space="0" w:color="auto"/>
              <w:bottom w:val="single" w:sz="4" w:space="0" w:color="auto"/>
              <w:right w:val="single" w:sz="4" w:space="0" w:color="auto"/>
            </w:tcBorders>
          </w:tcPr>
          <w:p w14:paraId="1D4F4017" w14:textId="14A70F1F" w:rsidR="00EF56DC" w:rsidRPr="00C124A6" w:rsidRDefault="00EF56DC" w:rsidP="002D6A5C">
            <w:pPr>
              <w:pStyle w:val="TAC"/>
            </w:pPr>
            <w:r w:rsidRPr="00C124A6">
              <w:t>≤ 2.5</w:t>
            </w:r>
          </w:p>
        </w:tc>
      </w:tr>
      <w:tr w:rsidR="009876FA" w:rsidRPr="00C124A6" w14:paraId="2F5FB865" w14:textId="77777777" w:rsidTr="44276B7E">
        <w:tc>
          <w:tcPr>
            <w:tcW w:w="1072" w:type="dxa"/>
            <w:tcBorders>
              <w:top w:val="nil"/>
              <w:left w:val="single" w:sz="4" w:space="0" w:color="auto"/>
              <w:bottom w:val="single" w:sz="4" w:space="0" w:color="auto"/>
              <w:right w:val="single" w:sz="4" w:space="0" w:color="auto"/>
            </w:tcBorders>
            <w:hideMark/>
          </w:tcPr>
          <w:p w14:paraId="1F59DC01" w14:textId="77777777" w:rsidR="009876FA" w:rsidRPr="00C124A6" w:rsidRDefault="009876FA" w:rsidP="002D6A5C">
            <w:pPr>
              <w:pStyle w:val="TAC"/>
            </w:pPr>
          </w:p>
        </w:tc>
        <w:tc>
          <w:tcPr>
            <w:tcW w:w="1560" w:type="dxa"/>
            <w:tcBorders>
              <w:top w:val="single" w:sz="4" w:space="0" w:color="auto"/>
              <w:left w:val="single" w:sz="4" w:space="0" w:color="auto"/>
              <w:bottom w:val="single" w:sz="4" w:space="0" w:color="auto"/>
              <w:right w:val="single" w:sz="4" w:space="0" w:color="auto"/>
            </w:tcBorders>
          </w:tcPr>
          <w:p w14:paraId="5559D5CC" w14:textId="77777777" w:rsidR="009876FA" w:rsidRPr="00C124A6" w:rsidRDefault="009876FA" w:rsidP="002D6A5C">
            <w:pPr>
              <w:pStyle w:val="TAC"/>
            </w:pPr>
            <w:r w:rsidRPr="00C124A6">
              <w:rPr>
                <w:lang w:eastAsia="zh-CN"/>
              </w:rPr>
              <w:t>256</w:t>
            </w:r>
            <w:r w:rsidRPr="00C124A6">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26BDF3A" w14:textId="77777777" w:rsidR="009876FA" w:rsidRPr="00C124A6" w:rsidRDefault="009876FA" w:rsidP="002D6A5C">
            <w:pPr>
              <w:pStyle w:val="TAC"/>
            </w:pPr>
            <w:r w:rsidRPr="00C124A6">
              <w:t>≤ 4.5</w:t>
            </w:r>
          </w:p>
        </w:tc>
      </w:tr>
      <w:tr w:rsidR="006A07FD" w:rsidRPr="00C124A6" w14:paraId="5CE5A1AA" w14:textId="77777777" w:rsidTr="44276B7E">
        <w:tc>
          <w:tcPr>
            <w:tcW w:w="1072" w:type="dxa"/>
            <w:tcBorders>
              <w:top w:val="single" w:sz="4" w:space="0" w:color="auto"/>
              <w:left w:val="single" w:sz="4" w:space="0" w:color="auto"/>
              <w:bottom w:val="nil"/>
              <w:right w:val="single" w:sz="4" w:space="0" w:color="auto"/>
            </w:tcBorders>
            <w:hideMark/>
          </w:tcPr>
          <w:p w14:paraId="0631CBFE" w14:textId="77777777" w:rsidR="006A07FD" w:rsidRPr="00C124A6" w:rsidRDefault="006A07FD" w:rsidP="002D6A5C">
            <w:pPr>
              <w:pStyle w:val="TAC"/>
              <w:rPr>
                <w:lang w:eastAsia="zh-CN"/>
              </w:rPr>
            </w:pPr>
            <w:r w:rsidRPr="00C124A6">
              <w:t>CP-OFDM</w:t>
            </w:r>
          </w:p>
        </w:tc>
        <w:tc>
          <w:tcPr>
            <w:tcW w:w="1560" w:type="dxa"/>
            <w:tcBorders>
              <w:top w:val="single" w:sz="4" w:space="0" w:color="auto"/>
              <w:left w:val="single" w:sz="4" w:space="0" w:color="auto"/>
              <w:bottom w:val="single" w:sz="4" w:space="0" w:color="auto"/>
              <w:right w:val="single" w:sz="4" w:space="0" w:color="auto"/>
            </w:tcBorders>
          </w:tcPr>
          <w:p w14:paraId="3F6B85D2" w14:textId="77777777" w:rsidR="006A07FD" w:rsidRPr="00C124A6" w:rsidRDefault="006A07FD" w:rsidP="002D6A5C">
            <w:pPr>
              <w:pStyle w:val="TAC"/>
              <w:rPr>
                <w:lang w:eastAsia="zh-CN"/>
              </w:rPr>
            </w:pPr>
            <w:r w:rsidRPr="00C124A6">
              <w:t>QPSK</w:t>
            </w:r>
          </w:p>
        </w:tc>
        <w:tc>
          <w:tcPr>
            <w:tcW w:w="2183" w:type="dxa"/>
            <w:tcBorders>
              <w:top w:val="single" w:sz="4" w:space="0" w:color="auto"/>
              <w:left w:val="single" w:sz="4" w:space="0" w:color="auto"/>
              <w:bottom w:val="single" w:sz="4" w:space="0" w:color="auto"/>
              <w:right w:val="single" w:sz="4" w:space="0" w:color="auto"/>
            </w:tcBorders>
          </w:tcPr>
          <w:p w14:paraId="3383F13D" w14:textId="77777777" w:rsidR="006A07FD" w:rsidRPr="00C124A6" w:rsidRDefault="006A07FD" w:rsidP="002D6A5C">
            <w:pPr>
              <w:pStyle w:val="TAC"/>
            </w:pPr>
            <w:r w:rsidRPr="00C124A6">
              <w:t>≤ 3</w:t>
            </w:r>
          </w:p>
        </w:tc>
        <w:tc>
          <w:tcPr>
            <w:tcW w:w="2636" w:type="dxa"/>
            <w:tcBorders>
              <w:top w:val="single" w:sz="4" w:space="0" w:color="auto"/>
              <w:left w:val="single" w:sz="4" w:space="0" w:color="auto"/>
              <w:bottom w:val="single" w:sz="4" w:space="0" w:color="auto"/>
              <w:right w:val="single" w:sz="4" w:space="0" w:color="auto"/>
            </w:tcBorders>
          </w:tcPr>
          <w:p w14:paraId="1AF9AC1F" w14:textId="73A51CD3" w:rsidR="006A07FD" w:rsidRPr="00713CD0" w:rsidRDefault="44276B7E" w:rsidP="002D6A5C">
            <w:pPr>
              <w:pStyle w:val="TAC"/>
              <w:rPr>
                <w:color w:val="ED7D31" w:themeColor="accent2"/>
              </w:rPr>
            </w:pPr>
            <w:r w:rsidRPr="44276B7E">
              <w:rPr>
                <w:color w:val="ED7D31" w:themeColor="accent2"/>
              </w:rPr>
              <w:t>≤ 2.0</w:t>
            </w:r>
          </w:p>
        </w:tc>
        <w:tc>
          <w:tcPr>
            <w:tcW w:w="2126" w:type="dxa"/>
            <w:tcBorders>
              <w:top w:val="single" w:sz="4" w:space="0" w:color="auto"/>
              <w:left w:val="single" w:sz="4" w:space="0" w:color="auto"/>
              <w:bottom w:val="single" w:sz="4" w:space="0" w:color="auto"/>
              <w:right w:val="single" w:sz="4" w:space="0" w:color="auto"/>
            </w:tcBorders>
            <w:hideMark/>
          </w:tcPr>
          <w:p w14:paraId="774CEB23" w14:textId="77777777" w:rsidR="006A07FD" w:rsidRPr="00C124A6" w:rsidRDefault="006A07FD" w:rsidP="002D6A5C">
            <w:pPr>
              <w:pStyle w:val="TAC"/>
            </w:pPr>
            <w:r w:rsidRPr="00C124A6">
              <w:t>≤ 1.5</w:t>
            </w:r>
          </w:p>
        </w:tc>
      </w:tr>
      <w:tr w:rsidR="006A07FD" w:rsidRPr="00C124A6" w14:paraId="293BA442" w14:textId="77777777" w:rsidTr="44276B7E">
        <w:tc>
          <w:tcPr>
            <w:tcW w:w="1072" w:type="dxa"/>
            <w:tcBorders>
              <w:top w:val="nil"/>
              <w:left w:val="single" w:sz="4" w:space="0" w:color="auto"/>
              <w:bottom w:val="nil"/>
              <w:right w:val="single" w:sz="4" w:space="0" w:color="auto"/>
            </w:tcBorders>
            <w:hideMark/>
          </w:tcPr>
          <w:p w14:paraId="7077CBA6" w14:textId="77777777" w:rsidR="006A07FD" w:rsidRPr="00C124A6" w:rsidRDefault="006A07FD" w:rsidP="002D6A5C">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ECC97CA" w14:textId="77777777" w:rsidR="006A07FD" w:rsidRPr="00C124A6" w:rsidRDefault="006A07FD" w:rsidP="002D6A5C">
            <w:pPr>
              <w:pStyle w:val="TAC"/>
              <w:rPr>
                <w:lang w:eastAsia="zh-CN"/>
              </w:rPr>
            </w:pPr>
            <w:r w:rsidRPr="00C124A6">
              <w:t>16 QAM</w:t>
            </w:r>
          </w:p>
        </w:tc>
        <w:tc>
          <w:tcPr>
            <w:tcW w:w="2183" w:type="dxa"/>
            <w:tcBorders>
              <w:top w:val="single" w:sz="4" w:space="0" w:color="auto"/>
              <w:left w:val="single" w:sz="4" w:space="0" w:color="auto"/>
              <w:bottom w:val="single" w:sz="4" w:space="0" w:color="auto"/>
              <w:right w:val="single" w:sz="4" w:space="0" w:color="auto"/>
            </w:tcBorders>
          </w:tcPr>
          <w:p w14:paraId="23BB5BD8" w14:textId="77777777" w:rsidR="006A07FD" w:rsidRPr="00C124A6" w:rsidRDefault="006A07FD" w:rsidP="002D6A5C">
            <w:pPr>
              <w:pStyle w:val="TAC"/>
            </w:pPr>
            <w:r w:rsidRPr="00C124A6">
              <w:t>≤ 3</w:t>
            </w:r>
          </w:p>
        </w:tc>
        <w:tc>
          <w:tcPr>
            <w:tcW w:w="2636" w:type="dxa"/>
            <w:tcBorders>
              <w:top w:val="single" w:sz="4" w:space="0" w:color="auto"/>
              <w:left w:val="single" w:sz="4" w:space="0" w:color="auto"/>
              <w:bottom w:val="single" w:sz="4" w:space="0" w:color="auto"/>
              <w:right w:val="single" w:sz="4" w:space="0" w:color="auto"/>
            </w:tcBorders>
          </w:tcPr>
          <w:p w14:paraId="49E7FD38" w14:textId="43D5E71E" w:rsidR="006A07FD" w:rsidRPr="00713CD0" w:rsidRDefault="00655DB6" w:rsidP="002D6A5C">
            <w:pPr>
              <w:pStyle w:val="TAC"/>
              <w:rPr>
                <w:color w:val="ED7D31" w:themeColor="accent2"/>
              </w:rPr>
            </w:pPr>
            <w:r w:rsidRPr="00655DB6">
              <w:rPr>
                <w:color w:val="ED7D31" w:themeColor="accent2"/>
              </w:rPr>
              <w:t xml:space="preserve">≤ </w:t>
            </w:r>
            <w:r w:rsidR="00713CD0" w:rsidRPr="00655DB6">
              <w:rPr>
                <w:color w:val="ED7D31" w:themeColor="accent2"/>
              </w:rPr>
              <w:t>2.5</w:t>
            </w:r>
          </w:p>
        </w:tc>
        <w:tc>
          <w:tcPr>
            <w:tcW w:w="2126" w:type="dxa"/>
            <w:tcBorders>
              <w:top w:val="single" w:sz="4" w:space="0" w:color="auto"/>
              <w:left w:val="single" w:sz="4" w:space="0" w:color="auto"/>
              <w:bottom w:val="single" w:sz="4" w:space="0" w:color="auto"/>
              <w:right w:val="single" w:sz="4" w:space="0" w:color="auto"/>
            </w:tcBorders>
            <w:hideMark/>
          </w:tcPr>
          <w:p w14:paraId="63EA2934" w14:textId="77777777" w:rsidR="006A07FD" w:rsidRPr="00C124A6" w:rsidRDefault="006A07FD" w:rsidP="002D6A5C">
            <w:pPr>
              <w:pStyle w:val="TAC"/>
            </w:pPr>
            <w:r w:rsidRPr="00C124A6">
              <w:t>≤ 2</w:t>
            </w:r>
          </w:p>
        </w:tc>
      </w:tr>
      <w:tr w:rsidR="00EF56DC" w:rsidRPr="00C124A6" w14:paraId="05A6ADDD" w14:textId="77777777" w:rsidTr="44276B7E">
        <w:tc>
          <w:tcPr>
            <w:tcW w:w="1072" w:type="dxa"/>
            <w:tcBorders>
              <w:top w:val="nil"/>
              <w:left w:val="single" w:sz="4" w:space="0" w:color="auto"/>
              <w:bottom w:val="nil"/>
              <w:right w:val="single" w:sz="4" w:space="0" w:color="auto"/>
            </w:tcBorders>
            <w:hideMark/>
          </w:tcPr>
          <w:p w14:paraId="70192ED2" w14:textId="77777777" w:rsidR="00EF56DC" w:rsidRPr="00C124A6" w:rsidRDefault="00EF56DC" w:rsidP="002D6A5C">
            <w:pPr>
              <w:pStyle w:val="TAC"/>
            </w:pPr>
          </w:p>
        </w:tc>
        <w:tc>
          <w:tcPr>
            <w:tcW w:w="1560" w:type="dxa"/>
            <w:tcBorders>
              <w:top w:val="single" w:sz="4" w:space="0" w:color="auto"/>
              <w:left w:val="single" w:sz="4" w:space="0" w:color="auto"/>
              <w:bottom w:val="single" w:sz="4" w:space="0" w:color="auto"/>
              <w:right w:val="single" w:sz="4" w:space="0" w:color="auto"/>
            </w:tcBorders>
          </w:tcPr>
          <w:p w14:paraId="11262CFF" w14:textId="77777777" w:rsidR="00EF56DC" w:rsidRPr="00C124A6" w:rsidRDefault="00EF56DC" w:rsidP="002D6A5C">
            <w:pPr>
              <w:pStyle w:val="TAC"/>
            </w:pPr>
            <w:r w:rsidRPr="00C124A6">
              <w:rPr>
                <w:lang w:eastAsia="zh-CN"/>
              </w:rPr>
              <w:t>64</w:t>
            </w:r>
            <w:r w:rsidRPr="00C124A6">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098EC1C" w14:textId="1B5258BE" w:rsidR="00EF56DC" w:rsidRPr="00C124A6" w:rsidRDefault="00EF56DC" w:rsidP="002D6A5C">
            <w:pPr>
              <w:pStyle w:val="TAC"/>
            </w:pPr>
            <w:r w:rsidRPr="00C124A6">
              <w:t>≤ 3.5</w:t>
            </w:r>
          </w:p>
        </w:tc>
      </w:tr>
      <w:tr w:rsidR="009876FA" w:rsidRPr="00C124A6" w14:paraId="37CB2085" w14:textId="77777777" w:rsidTr="44276B7E">
        <w:tc>
          <w:tcPr>
            <w:tcW w:w="1072" w:type="dxa"/>
            <w:tcBorders>
              <w:top w:val="nil"/>
              <w:left w:val="single" w:sz="4" w:space="0" w:color="auto"/>
              <w:bottom w:val="single" w:sz="4" w:space="0" w:color="auto"/>
              <w:right w:val="single" w:sz="4" w:space="0" w:color="auto"/>
            </w:tcBorders>
            <w:hideMark/>
          </w:tcPr>
          <w:p w14:paraId="6668B9E5" w14:textId="77777777" w:rsidR="009876FA" w:rsidRPr="00C124A6" w:rsidRDefault="009876FA" w:rsidP="002D6A5C">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AB07DE3" w14:textId="77777777" w:rsidR="009876FA" w:rsidRPr="00C124A6" w:rsidRDefault="009876FA" w:rsidP="002D6A5C">
            <w:pPr>
              <w:pStyle w:val="TAC"/>
              <w:rPr>
                <w:lang w:eastAsia="zh-CN"/>
              </w:rPr>
            </w:pPr>
            <w:r w:rsidRPr="00C124A6">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3FDA6114" w14:textId="77777777" w:rsidR="009876FA" w:rsidRPr="00C124A6" w:rsidRDefault="009876FA" w:rsidP="002D6A5C">
            <w:pPr>
              <w:pStyle w:val="TAC"/>
            </w:pPr>
            <w:r w:rsidRPr="00C124A6">
              <w:t>≤ 6.5</w:t>
            </w:r>
          </w:p>
        </w:tc>
      </w:tr>
      <w:tr w:rsidR="009876FA" w:rsidRPr="00C124A6" w14:paraId="143AF787" w14:textId="77777777" w:rsidTr="44276B7E">
        <w:tc>
          <w:tcPr>
            <w:tcW w:w="9577" w:type="dxa"/>
            <w:gridSpan w:val="5"/>
            <w:tcBorders>
              <w:top w:val="single" w:sz="4" w:space="0" w:color="auto"/>
              <w:left w:val="single" w:sz="4" w:space="0" w:color="auto"/>
              <w:bottom w:val="single" w:sz="4" w:space="0" w:color="auto"/>
              <w:right w:val="single" w:sz="4" w:space="0" w:color="auto"/>
            </w:tcBorders>
          </w:tcPr>
          <w:p w14:paraId="2FD18729" w14:textId="321C9B64" w:rsidR="006A07FD" w:rsidRPr="009876FA" w:rsidRDefault="009876FA" w:rsidP="00FB0116">
            <w:pPr>
              <w:pStyle w:val="TAN"/>
            </w:pPr>
            <w:r w:rsidRPr="00C124A6">
              <w:t xml:space="preserve">NOTE </w:t>
            </w:r>
            <w:r w:rsidR="00B6390A">
              <w:t>1</w:t>
            </w:r>
            <w:r w:rsidRPr="00C124A6">
              <w:t>:</w:t>
            </w:r>
            <w:r w:rsidRPr="00C124A6">
              <w:tab/>
              <w:t>For 3 MHz channel bandwidth the Pi/2 BPSK edge allocation MPR is 1 dB</w:t>
            </w:r>
          </w:p>
        </w:tc>
      </w:tr>
    </w:tbl>
    <w:p w14:paraId="16781841" w14:textId="77777777" w:rsidR="00067C46" w:rsidRDefault="00067C46" w:rsidP="00D470DA"/>
    <w:p w14:paraId="4C80152A" w14:textId="779EDA83" w:rsidR="00875039" w:rsidRPr="002124DE" w:rsidRDefault="473A9E76" w:rsidP="473A9E76">
      <w:pPr>
        <w:jc w:val="both"/>
        <w:rPr>
          <w:i/>
          <w:iCs/>
        </w:rPr>
      </w:pPr>
      <w:r w:rsidRPr="473A9E76">
        <w:rPr>
          <w:b/>
          <w:bCs/>
        </w:rPr>
        <w:t>Proposal 2:</w:t>
      </w:r>
      <w:r>
        <w:t xml:space="preserve"> </w:t>
      </w:r>
      <w:r w:rsidRPr="473A9E76">
        <w:rPr>
          <w:i/>
          <w:iCs/>
        </w:rPr>
        <w:t>Do not modify MPR of edge RB allocations as those are limited by SEM and will not observe improvements.</w:t>
      </w:r>
    </w:p>
    <w:p w14:paraId="314F08C6" w14:textId="1B88DA4B" w:rsidR="473A9E76" w:rsidRDefault="473A9E76" w:rsidP="473A9E76">
      <w:pPr>
        <w:jc w:val="both"/>
        <w:rPr>
          <w:i/>
          <w:iCs/>
        </w:rPr>
      </w:pPr>
      <w:r w:rsidRPr="473A9E76">
        <w:rPr>
          <w:b/>
          <w:bCs/>
        </w:rPr>
        <w:t xml:space="preserve">Proposal </w:t>
      </w:r>
      <w:r w:rsidR="00FB0116">
        <w:rPr>
          <w:b/>
          <w:bCs/>
        </w:rPr>
        <w:t>3</w:t>
      </w:r>
      <w:r w:rsidRPr="473A9E76">
        <w:rPr>
          <w:b/>
          <w:bCs/>
        </w:rPr>
        <w:t xml:space="preserve">: </w:t>
      </w:r>
      <w:r w:rsidRPr="473A9E76">
        <w:rPr>
          <w:i/>
          <w:iCs/>
        </w:rPr>
        <w:t>Consider Table 3 when discussion potential MPR improvements for n104 with 26dBc ACLR.</w:t>
      </w:r>
    </w:p>
    <w:p w14:paraId="73A0E5A9" w14:textId="0AC75135" w:rsidR="00067C46" w:rsidRDefault="00067C46" w:rsidP="00067C46">
      <w:r>
        <w:t xml:space="preserve">Intra-band CA </w:t>
      </w:r>
      <w:r w:rsidR="00765BBA">
        <w:t>MPR</w:t>
      </w:r>
      <w:r w:rsidR="00EC023F">
        <w:t xml:space="preserve"> </w:t>
      </w:r>
      <w:r>
        <w:t>wa</w:t>
      </w:r>
      <w:r w:rsidR="002400D3">
        <w:t xml:space="preserve">s constructed by careful measurements including various </w:t>
      </w:r>
      <w:r w:rsidR="00765BBA">
        <w:t>steps,</w:t>
      </w:r>
      <w:r w:rsidR="002400D3">
        <w:t xml:space="preserve"> such as single and dual PA.</w:t>
      </w:r>
      <w:r w:rsidR="00765BBA">
        <w:t xml:space="preserve"> If RAN4 consider </w:t>
      </w:r>
      <w:r w:rsidR="00164E46">
        <w:t>modifying</w:t>
      </w:r>
      <w:r w:rsidR="00765BBA">
        <w:t xml:space="preserve"> CA MPR for n104 the same analysis needs to be conducted. </w:t>
      </w:r>
      <w:r w:rsidR="00794853" w:rsidRPr="00794853">
        <w:t>Running simulations alone isn’t feasible because they don’t consider real-world factors like reverse intermodulation and memory, which are crucial for high bandwidth (e.g., 200MHz).</w:t>
      </w:r>
      <w:r w:rsidR="00794853">
        <w:t xml:space="preserve"> </w:t>
      </w:r>
      <w:r w:rsidR="00EC023F">
        <w:t>It is therefore proposed to either run extensive measurement campaigns to verify any CA MPR tightening or to keep allowance as is. The latter one would imply that UE vendors shall identify their own MPR improvements.</w:t>
      </w:r>
    </w:p>
    <w:p w14:paraId="3ED510BE" w14:textId="33935D02" w:rsidR="000F06E8" w:rsidRDefault="473A9E76" w:rsidP="473A9E76">
      <w:pPr>
        <w:jc w:val="both"/>
        <w:rPr>
          <w:i/>
          <w:iCs/>
        </w:rPr>
      </w:pPr>
      <w:r w:rsidRPr="473A9E76">
        <w:rPr>
          <w:b/>
          <w:bCs/>
        </w:rPr>
        <w:t>Observation 2:</w:t>
      </w:r>
      <w:r>
        <w:t xml:space="preserve"> </w:t>
      </w:r>
      <w:r w:rsidRPr="473A9E76">
        <w:rPr>
          <w:i/>
          <w:iCs/>
        </w:rPr>
        <w:t>Intra-band CA MPR was constructed by careful measurements including various steps, such as single and dual PA. If RAN4 consider modifying CA MPR for n104 the same analysis needs to be conducted. Running simulations alone isn’t feasible because they don’t consider real-world factors like reverse intermodulation and memory, which are crucial for high bandwidth (e.g., 200MHz).</w:t>
      </w:r>
    </w:p>
    <w:p w14:paraId="4A055AE5" w14:textId="4EA07C37" w:rsidR="00F35113" w:rsidRDefault="473A9E76" w:rsidP="473A9E76">
      <w:pPr>
        <w:jc w:val="both"/>
        <w:rPr>
          <w:i/>
          <w:iCs/>
        </w:rPr>
      </w:pPr>
      <w:r w:rsidRPr="473A9E76">
        <w:rPr>
          <w:b/>
          <w:bCs/>
        </w:rPr>
        <w:t xml:space="preserve">Proposal </w:t>
      </w:r>
      <w:r w:rsidR="00FB0116">
        <w:rPr>
          <w:b/>
          <w:bCs/>
        </w:rPr>
        <w:t>4</w:t>
      </w:r>
      <w:r w:rsidRPr="473A9E76">
        <w:rPr>
          <w:b/>
          <w:bCs/>
        </w:rPr>
        <w:t>:</w:t>
      </w:r>
      <w:r>
        <w:t xml:space="preserve"> </w:t>
      </w:r>
      <w:r w:rsidRPr="473A9E76">
        <w:rPr>
          <w:i/>
          <w:iCs/>
        </w:rPr>
        <w:t>Either conduct extensive measurement campaigns to confirm any CA MPR tightening or maintain the current allowance and let UE vendors optimise MPR.</w:t>
      </w:r>
    </w:p>
    <w:p w14:paraId="34C99636" w14:textId="553B2D88" w:rsidR="008E7986" w:rsidRDefault="00A84761" w:rsidP="008E7986">
      <w:pPr>
        <w:pStyle w:val="Heading1"/>
      </w:pPr>
      <w:r>
        <w:t>4</w:t>
      </w:r>
      <w:r w:rsidR="008E7986">
        <w:tab/>
        <w:t>Conclusions</w:t>
      </w:r>
    </w:p>
    <w:p w14:paraId="714557C6" w14:textId="588DE6C6" w:rsidR="00F73D52" w:rsidRDefault="5027ADB7" w:rsidP="5027ADB7">
      <w:pPr>
        <w:jc w:val="both"/>
      </w:pPr>
      <w:r>
        <w:t>This contribution provides simulation results n104 with ACLR of 26dBc and has the following observation and conclusion:</w:t>
      </w:r>
    </w:p>
    <w:p w14:paraId="5CA604E2" w14:textId="77777777" w:rsidR="00794853" w:rsidRDefault="00794853" w:rsidP="00794853">
      <w:pPr>
        <w:jc w:val="both"/>
        <w:rPr>
          <w:i/>
          <w:iCs/>
        </w:rPr>
      </w:pPr>
      <w:r w:rsidRPr="003972B6">
        <w:rPr>
          <w:b/>
          <w:bCs/>
        </w:rPr>
        <w:t>Observation</w:t>
      </w:r>
      <w:r>
        <w:rPr>
          <w:b/>
          <w:bCs/>
        </w:rPr>
        <w:t xml:space="preserve"> 1</w:t>
      </w:r>
      <w:r w:rsidRPr="003972B6">
        <w:rPr>
          <w:b/>
          <w:bCs/>
        </w:rPr>
        <w:t>:</w:t>
      </w:r>
      <w:r>
        <w:t xml:space="preserve"> </w:t>
      </w:r>
      <w:r w:rsidRPr="00F411A0">
        <w:rPr>
          <w:i/>
          <w:iCs/>
        </w:rPr>
        <w:t>RAN4 considers requirement changes to Rel-17 n104 band possible as it has not been deployed in the field yet. ACLR relaxations are fine as it does not harm deployments and UE development cycles. However, it might be the better choice to not change MPR for single CC and CA and leave optimisation to the UE vendor.</w:t>
      </w:r>
      <w:r>
        <w:rPr>
          <w:i/>
          <w:iCs/>
        </w:rPr>
        <w:t xml:space="preserve"> This avoid tightening requirements retroactively in frozen releases. </w:t>
      </w:r>
    </w:p>
    <w:p w14:paraId="681641D1" w14:textId="2B25D096" w:rsidR="00794853" w:rsidRDefault="4E38D00E" w:rsidP="00794853">
      <w:pPr>
        <w:jc w:val="both"/>
      </w:pPr>
      <w:r w:rsidRPr="4E38D00E">
        <w:rPr>
          <w:b/>
          <w:bCs/>
        </w:rPr>
        <w:t>Proposal 1:</w:t>
      </w:r>
      <w:r w:rsidRPr="4E38D00E">
        <w:rPr>
          <w:i/>
          <w:iCs/>
        </w:rPr>
        <w:t xml:space="preserve"> To avoid tightening requirements in frozen releases consider to only modify ACLR and leave MPR optimisation to UE vendors. MPR improvements can be considered from Rel-20.</w:t>
      </w:r>
    </w:p>
    <w:p w14:paraId="772077EC" w14:textId="77777777" w:rsidR="00794853" w:rsidRPr="002124DE" w:rsidRDefault="473A9E76" w:rsidP="473A9E76">
      <w:pPr>
        <w:jc w:val="both"/>
        <w:rPr>
          <w:i/>
          <w:iCs/>
        </w:rPr>
      </w:pPr>
      <w:r w:rsidRPr="473A9E76">
        <w:rPr>
          <w:b/>
          <w:bCs/>
        </w:rPr>
        <w:t>Proposal 2:</w:t>
      </w:r>
      <w:r>
        <w:t xml:space="preserve"> </w:t>
      </w:r>
      <w:r w:rsidRPr="473A9E76">
        <w:rPr>
          <w:i/>
          <w:iCs/>
        </w:rPr>
        <w:t>Do not modify MPR of edge RB allocations as those are limited by SEM and will not observe improvements.</w:t>
      </w:r>
    </w:p>
    <w:p w14:paraId="27C60E33" w14:textId="4D9C4EAB" w:rsidR="473A9E76" w:rsidRDefault="473A9E76" w:rsidP="473A9E76">
      <w:pPr>
        <w:jc w:val="both"/>
        <w:rPr>
          <w:i/>
          <w:iCs/>
        </w:rPr>
      </w:pPr>
      <w:r w:rsidRPr="473A9E76">
        <w:rPr>
          <w:b/>
          <w:bCs/>
        </w:rPr>
        <w:t xml:space="preserve">Proposal </w:t>
      </w:r>
      <w:r w:rsidR="00FB0116">
        <w:rPr>
          <w:b/>
          <w:bCs/>
        </w:rPr>
        <w:t>3</w:t>
      </w:r>
      <w:r w:rsidRPr="473A9E76">
        <w:rPr>
          <w:b/>
          <w:bCs/>
        </w:rPr>
        <w:t xml:space="preserve">: </w:t>
      </w:r>
      <w:r w:rsidRPr="473A9E76">
        <w:rPr>
          <w:i/>
          <w:iCs/>
        </w:rPr>
        <w:t>Consider Table 3 when discussion potential MPR improvements for n104 with 26dBc ACLR.</w:t>
      </w:r>
    </w:p>
    <w:p w14:paraId="3FAE0163" w14:textId="33935D02" w:rsidR="473A9E76" w:rsidRDefault="473A9E76" w:rsidP="473A9E76">
      <w:pPr>
        <w:jc w:val="both"/>
        <w:rPr>
          <w:i/>
          <w:iCs/>
        </w:rPr>
      </w:pPr>
      <w:r w:rsidRPr="473A9E76">
        <w:rPr>
          <w:b/>
          <w:bCs/>
        </w:rPr>
        <w:t>Observation 2:</w:t>
      </w:r>
      <w:r>
        <w:t xml:space="preserve"> </w:t>
      </w:r>
      <w:r w:rsidRPr="473A9E76">
        <w:rPr>
          <w:i/>
          <w:iCs/>
        </w:rPr>
        <w:t>Intra-band CA MPR was constructed by careful measurements including various steps, such as single and dual PA. If RAN4 consider modifying CA MPR for n104 the same analysis needs to be conducted. Running simulations alone isn’t feasible because they don’t consider real-world factors like reverse intermodulation and memory, which are crucial for high bandwidth (e.g., 200MHz).</w:t>
      </w:r>
    </w:p>
    <w:p w14:paraId="4C779683" w14:textId="3798C936" w:rsidR="473A9E76" w:rsidRDefault="473A9E76" w:rsidP="473A9E76">
      <w:pPr>
        <w:jc w:val="both"/>
        <w:rPr>
          <w:i/>
          <w:iCs/>
        </w:rPr>
      </w:pPr>
      <w:r w:rsidRPr="473A9E76">
        <w:rPr>
          <w:b/>
          <w:bCs/>
        </w:rPr>
        <w:lastRenderedPageBreak/>
        <w:t xml:space="preserve">Proposal </w:t>
      </w:r>
      <w:r w:rsidR="00FB0116">
        <w:rPr>
          <w:b/>
          <w:bCs/>
        </w:rPr>
        <w:t>4</w:t>
      </w:r>
      <w:r w:rsidRPr="473A9E76">
        <w:rPr>
          <w:b/>
          <w:bCs/>
        </w:rPr>
        <w:t>:</w:t>
      </w:r>
      <w:r>
        <w:t xml:space="preserve"> </w:t>
      </w:r>
      <w:r w:rsidRPr="473A9E76">
        <w:rPr>
          <w:i/>
          <w:iCs/>
        </w:rPr>
        <w:t>Either conduct extensive measurement campaigns to confirm any CA MPR tightening or maintain the current allowance and let UE vendors optimise MPR.</w:t>
      </w:r>
    </w:p>
    <w:p w14:paraId="6E7F89F9" w14:textId="1BD8D842" w:rsidR="473A9E76" w:rsidRDefault="473A9E76" w:rsidP="473A9E76">
      <w:pPr>
        <w:jc w:val="both"/>
        <w:rPr>
          <w:i/>
          <w:iCs/>
        </w:rPr>
      </w:pPr>
    </w:p>
    <w:p w14:paraId="445C0D7F" w14:textId="77777777" w:rsidR="00495E8A" w:rsidRDefault="00495E8A" w:rsidP="00F73D52"/>
    <w:p w14:paraId="5D2DDC34" w14:textId="77777777" w:rsidR="005E69AE" w:rsidRDefault="005E69AE" w:rsidP="005E69AE">
      <w:pPr>
        <w:pStyle w:val="Heading1"/>
      </w:pPr>
      <w:r>
        <w:t>4</w:t>
      </w:r>
      <w:r>
        <w:tab/>
        <w:t>References</w:t>
      </w:r>
    </w:p>
    <w:bookmarkEnd w:id="0"/>
    <w:p w14:paraId="2CF6D8CF" w14:textId="57C0AD0C" w:rsidR="007061CE" w:rsidRPr="005011A0" w:rsidRDefault="002056D0" w:rsidP="002056D0">
      <w:pPr>
        <w:numPr>
          <w:ilvl w:val="0"/>
          <w:numId w:val="11"/>
        </w:numPr>
        <w:rPr>
          <w:lang w:val="en-US"/>
        </w:rPr>
      </w:pPr>
      <w:r w:rsidRPr="002056D0">
        <w:t>R4-2511799</w:t>
      </w:r>
      <w:r>
        <w:t>, “</w:t>
      </w:r>
      <w:r w:rsidRPr="002056D0">
        <w:t>Way forward for MPR reductio for n104</w:t>
      </w:r>
      <w:r>
        <w:t xml:space="preserve">”, Huawei, </w:t>
      </w:r>
      <w:r w:rsidRPr="002056D0">
        <w:t>3GPP TSG-RAN WG4 Meeting #106</w:t>
      </w:r>
    </w:p>
    <w:sectPr w:rsidR="007061CE" w:rsidRPr="005011A0" w:rsidSect="00750CC1">
      <w:headerReference w:type="default" r:id="rId17"/>
      <w:footerReference w:type="default" r:id="rId18"/>
      <w:footerReference w:type="first" r:id="rId1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C5ED1" w14:textId="77777777" w:rsidR="002954E1" w:rsidRDefault="002954E1">
      <w:r>
        <w:separator/>
      </w:r>
    </w:p>
  </w:endnote>
  <w:endnote w:type="continuationSeparator" w:id="0">
    <w:p w14:paraId="37F8D0AF" w14:textId="77777777" w:rsidR="002954E1" w:rsidRDefault="00295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C624A" w14:textId="77777777" w:rsidR="002954E1" w:rsidRDefault="002954E1">
      <w:r>
        <w:separator/>
      </w:r>
    </w:p>
  </w:footnote>
  <w:footnote w:type="continuationSeparator" w:id="0">
    <w:p w14:paraId="46776A9C" w14:textId="77777777" w:rsidR="002954E1" w:rsidRDefault="00295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E85984"/>
    <w:multiLevelType w:val="hybridMultilevel"/>
    <w:tmpl w:val="C28277F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3"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16"/>
  </w:num>
  <w:num w:numId="5" w16cid:durableId="636910375">
    <w:abstractNumId w:val="2"/>
  </w:num>
  <w:num w:numId="6" w16cid:durableId="628702817">
    <w:abstractNumId w:val="2"/>
  </w:num>
  <w:num w:numId="7" w16cid:durableId="822425343">
    <w:abstractNumId w:val="10"/>
  </w:num>
  <w:num w:numId="8" w16cid:durableId="858004916">
    <w:abstractNumId w:val="6"/>
  </w:num>
  <w:num w:numId="9" w16cid:durableId="686558600">
    <w:abstractNumId w:val="3"/>
  </w:num>
  <w:num w:numId="10" w16cid:durableId="777027033">
    <w:abstractNumId w:val="8"/>
  </w:num>
  <w:num w:numId="11" w16cid:durableId="899704539">
    <w:abstractNumId w:val="15"/>
  </w:num>
  <w:num w:numId="12" w16cid:durableId="980811830">
    <w:abstractNumId w:val="17"/>
  </w:num>
  <w:num w:numId="13" w16cid:durableId="529956578">
    <w:abstractNumId w:val="12"/>
  </w:num>
  <w:num w:numId="14" w16cid:durableId="1744718227">
    <w:abstractNumId w:val="11"/>
  </w:num>
  <w:num w:numId="15" w16cid:durableId="1131510691">
    <w:abstractNumId w:val="9"/>
  </w:num>
  <w:num w:numId="16" w16cid:durableId="500437673">
    <w:abstractNumId w:val="5"/>
  </w:num>
  <w:num w:numId="17" w16cid:durableId="1458336715">
    <w:abstractNumId w:val="13"/>
  </w:num>
  <w:num w:numId="18" w16cid:durableId="577711409">
    <w:abstractNumId w:val="14"/>
  </w:num>
  <w:num w:numId="19" w16cid:durableId="1152403646">
    <w:abstractNumId w:val="7"/>
  </w:num>
  <w:num w:numId="20" w16cid:durableId="15930088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ED"/>
    <w:rsid w:val="000034CC"/>
    <w:rsid w:val="0000424C"/>
    <w:rsid w:val="00006AA3"/>
    <w:rsid w:val="0001187A"/>
    <w:rsid w:val="0001219B"/>
    <w:rsid w:val="00014EB2"/>
    <w:rsid w:val="00015CF0"/>
    <w:rsid w:val="00016269"/>
    <w:rsid w:val="0001722D"/>
    <w:rsid w:val="000248F1"/>
    <w:rsid w:val="00024F91"/>
    <w:rsid w:val="00025392"/>
    <w:rsid w:val="00025443"/>
    <w:rsid w:val="00031313"/>
    <w:rsid w:val="00032EDA"/>
    <w:rsid w:val="00033397"/>
    <w:rsid w:val="0003447A"/>
    <w:rsid w:val="00034603"/>
    <w:rsid w:val="00035BDF"/>
    <w:rsid w:val="0003655C"/>
    <w:rsid w:val="00036F6A"/>
    <w:rsid w:val="00037665"/>
    <w:rsid w:val="00037CC5"/>
    <w:rsid w:val="00040095"/>
    <w:rsid w:val="0004110C"/>
    <w:rsid w:val="00041E49"/>
    <w:rsid w:val="00042D3F"/>
    <w:rsid w:val="00044FB6"/>
    <w:rsid w:val="0004646E"/>
    <w:rsid w:val="00051834"/>
    <w:rsid w:val="00052794"/>
    <w:rsid w:val="00053959"/>
    <w:rsid w:val="00053B90"/>
    <w:rsid w:val="00053FA3"/>
    <w:rsid w:val="00054A22"/>
    <w:rsid w:val="00054E52"/>
    <w:rsid w:val="00054F1F"/>
    <w:rsid w:val="00056063"/>
    <w:rsid w:val="00056B4F"/>
    <w:rsid w:val="00060296"/>
    <w:rsid w:val="00060A4F"/>
    <w:rsid w:val="00061623"/>
    <w:rsid w:val="00061661"/>
    <w:rsid w:val="00062023"/>
    <w:rsid w:val="0006232C"/>
    <w:rsid w:val="000626F5"/>
    <w:rsid w:val="00062A6F"/>
    <w:rsid w:val="0006492E"/>
    <w:rsid w:val="0006526C"/>
    <w:rsid w:val="000655A6"/>
    <w:rsid w:val="00066E88"/>
    <w:rsid w:val="0006708C"/>
    <w:rsid w:val="00067C46"/>
    <w:rsid w:val="00072004"/>
    <w:rsid w:val="00072108"/>
    <w:rsid w:val="00073102"/>
    <w:rsid w:val="0007402B"/>
    <w:rsid w:val="00076E49"/>
    <w:rsid w:val="00076E7B"/>
    <w:rsid w:val="00077FB4"/>
    <w:rsid w:val="00080512"/>
    <w:rsid w:val="000818FF"/>
    <w:rsid w:val="00081A31"/>
    <w:rsid w:val="00081A6D"/>
    <w:rsid w:val="000820DC"/>
    <w:rsid w:val="00082D55"/>
    <w:rsid w:val="000835F0"/>
    <w:rsid w:val="000836FC"/>
    <w:rsid w:val="00083FB3"/>
    <w:rsid w:val="000857C5"/>
    <w:rsid w:val="0008654D"/>
    <w:rsid w:val="00086865"/>
    <w:rsid w:val="00086A4C"/>
    <w:rsid w:val="000872A6"/>
    <w:rsid w:val="000916EC"/>
    <w:rsid w:val="000921EA"/>
    <w:rsid w:val="00093704"/>
    <w:rsid w:val="00094735"/>
    <w:rsid w:val="00094B44"/>
    <w:rsid w:val="00094D5E"/>
    <w:rsid w:val="00096C65"/>
    <w:rsid w:val="000A21A2"/>
    <w:rsid w:val="000A365D"/>
    <w:rsid w:val="000A47E4"/>
    <w:rsid w:val="000A530C"/>
    <w:rsid w:val="000A57E5"/>
    <w:rsid w:val="000A68F3"/>
    <w:rsid w:val="000A6E54"/>
    <w:rsid w:val="000B0AFE"/>
    <w:rsid w:val="000B1365"/>
    <w:rsid w:val="000B3682"/>
    <w:rsid w:val="000B4D0A"/>
    <w:rsid w:val="000B6541"/>
    <w:rsid w:val="000B7959"/>
    <w:rsid w:val="000C05BE"/>
    <w:rsid w:val="000C0A6A"/>
    <w:rsid w:val="000C0D1B"/>
    <w:rsid w:val="000C1193"/>
    <w:rsid w:val="000C2203"/>
    <w:rsid w:val="000C4381"/>
    <w:rsid w:val="000C47C3"/>
    <w:rsid w:val="000D0444"/>
    <w:rsid w:val="000D2A2D"/>
    <w:rsid w:val="000D3CB7"/>
    <w:rsid w:val="000D58AB"/>
    <w:rsid w:val="000D5D7B"/>
    <w:rsid w:val="000D640F"/>
    <w:rsid w:val="000E003A"/>
    <w:rsid w:val="000E039B"/>
    <w:rsid w:val="000E1251"/>
    <w:rsid w:val="000E133E"/>
    <w:rsid w:val="000E3065"/>
    <w:rsid w:val="000E4A3E"/>
    <w:rsid w:val="000E4FFB"/>
    <w:rsid w:val="000E584B"/>
    <w:rsid w:val="000E5B43"/>
    <w:rsid w:val="000E5DB4"/>
    <w:rsid w:val="000E7E3F"/>
    <w:rsid w:val="000E7F84"/>
    <w:rsid w:val="000F06E8"/>
    <w:rsid w:val="000F073C"/>
    <w:rsid w:val="000F322E"/>
    <w:rsid w:val="000F3E24"/>
    <w:rsid w:val="000F50EC"/>
    <w:rsid w:val="000F7834"/>
    <w:rsid w:val="00100B3C"/>
    <w:rsid w:val="0010140A"/>
    <w:rsid w:val="001014EA"/>
    <w:rsid w:val="00101A1B"/>
    <w:rsid w:val="001030EE"/>
    <w:rsid w:val="001032BC"/>
    <w:rsid w:val="00103AF9"/>
    <w:rsid w:val="00104BC6"/>
    <w:rsid w:val="001064E7"/>
    <w:rsid w:val="001073F6"/>
    <w:rsid w:val="00107FB2"/>
    <w:rsid w:val="00110A05"/>
    <w:rsid w:val="001112A7"/>
    <w:rsid w:val="0011237B"/>
    <w:rsid w:val="0011446D"/>
    <w:rsid w:val="00114E2C"/>
    <w:rsid w:val="0012018F"/>
    <w:rsid w:val="0012118D"/>
    <w:rsid w:val="0012407D"/>
    <w:rsid w:val="0012493E"/>
    <w:rsid w:val="00124F58"/>
    <w:rsid w:val="00126CA6"/>
    <w:rsid w:val="00131A96"/>
    <w:rsid w:val="001327DF"/>
    <w:rsid w:val="00132BFB"/>
    <w:rsid w:val="00133525"/>
    <w:rsid w:val="00133CD2"/>
    <w:rsid w:val="00136010"/>
    <w:rsid w:val="00136368"/>
    <w:rsid w:val="001375F4"/>
    <w:rsid w:val="00140B8D"/>
    <w:rsid w:val="00141DDF"/>
    <w:rsid w:val="00145755"/>
    <w:rsid w:val="00146221"/>
    <w:rsid w:val="00151DA2"/>
    <w:rsid w:val="00152929"/>
    <w:rsid w:val="00152973"/>
    <w:rsid w:val="001542D7"/>
    <w:rsid w:val="00154F45"/>
    <w:rsid w:val="00155F71"/>
    <w:rsid w:val="0015753C"/>
    <w:rsid w:val="0016170A"/>
    <w:rsid w:val="00161A9C"/>
    <w:rsid w:val="00163239"/>
    <w:rsid w:val="00164651"/>
    <w:rsid w:val="00164E46"/>
    <w:rsid w:val="00167169"/>
    <w:rsid w:val="0017012D"/>
    <w:rsid w:val="00172A7E"/>
    <w:rsid w:val="00173B76"/>
    <w:rsid w:val="00173B8B"/>
    <w:rsid w:val="0017471E"/>
    <w:rsid w:val="00174887"/>
    <w:rsid w:val="00176C55"/>
    <w:rsid w:val="00176E29"/>
    <w:rsid w:val="00177202"/>
    <w:rsid w:val="00177BF7"/>
    <w:rsid w:val="00177FBB"/>
    <w:rsid w:val="00181C7F"/>
    <w:rsid w:val="001825E3"/>
    <w:rsid w:val="001827A9"/>
    <w:rsid w:val="00183DAE"/>
    <w:rsid w:val="00185B14"/>
    <w:rsid w:val="001908A0"/>
    <w:rsid w:val="00190B1E"/>
    <w:rsid w:val="00193E3A"/>
    <w:rsid w:val="001940D3"/>
    <w:rsid w:val="0019624E"/>
    <w:rsid w:val="00197FDE"/>
    <w:rsid w:val="001A1AA4"/>
    <w:rsid w:val="001A397E"/>
    <w:rsid w:val="001A39E7"/>
    <w:rsid w:val="001A3E60"/>
    <w:rsid w:val="001A4C42"/>
    <w:rsid w:val="001A4E68"/>
    <w:rsid w:val="001A5253"/>
    <w:rsid w:val="001A587C"/>
    <w:rsid w:val="001A6573"/>
    <w:rsid w:val="001A714D"/>
    <w:rsid w:val="001B07FD"/>
    <w:rsid w:val="001B29A1"/>
    <w:rsid w:val="001B2B57"/>
    <w:rsid w:val="001B36C0"/>
    <w:rsid w:val="001B5B90"/>
    <w:rsid w:val="001B67CA"/>
    <w:rsid w:val="001B7445"/>
    <w:rsid w:val="001C21C3"/>
    <w:rsid w:val="001C2FEA"/>
    <w:rsid w:val="001C4310"/>
    <w:rsid w:val="001C4A7D"/>
    <w:rsid w:val="001C5748"/>
    <w:rsid w:val="001C6D60"/>
    <w:rsid w:val="001C7B1F"/>
    <w:rsid w:val="001D02C2"/>
    <w:rsid w:val="001D0318"/>
    <w:rsid w:val="001D03D7"/>
    <w:rsid w:val="001D4F4E"/>
    <w:rsid w:val="001D5598"/>
    <w:rsid w:val="001D5F5E"/>
    <w:rsid w:val="001D7DBE"/>
    <w:rsid w:val="001E0E8A"/>
    <w:rsid w:val="001E4699"/>
    <w:rsid w:val="001E5872"/>
    <w:rsid w:val="001E70D1"/>
    <w:rsid w:val="001F0242"/>
    <w:rsid w:val="001F0C1D"/>
    <w:rsid w:val="001F1132"/>
    <w:rsid w:val="001F168B"/>
    <w:rsid w:val="001F1D6F"/>
    <w:rsid w:val="001F1E66"/>
    <w:rsid w:val="001F29BF"/>
    <w:rsid w:val="001F2DBE"/>
    <w:rsid w:val="001F2DE3"/>
    <w:rsid w:val="001F4D28"/>
    <w:rsid w:val="001F5F92"/>
    <w:rsid w:val="001F6D59"/>
    <w:rsid w:val="001F7AB5"/>
    <w:rsid w:val="001F7F82"/>
    <w:rsid w:val="00200328"/>
    <w:rsid w:val="00203852"/>
    <w:rsid w:val="00203BDC"/>
    <w:rsid w:val="00203F71"/>
    <w:rsid w:val="00204B39"/>
    <w:rsid w:val="002056D0"/>
    <w:rsid w:val="0020602D"/>
    <w:rsid w:val="0021230D"/>
    <w:rsid w:val="0021234C"/>
    <w:rsid w:val="002124DC"/>
    <w:rsid w:val="002124DE"/>
    <w:rsid w:val="0021467A"/>
    <w:rsid w:val="00215574"/>
    <w:rsid w:val="002166B1"/>
    <w:rsid w:val="0021742C"/>
    <w:rsid w:val="00217FBC"/>
    <w:rsid w:val="00223D79"/>
    <w:rsid w:val="00227393"/>
    <w:rsid w:val="002330E2"/>
    <w:rsid w:val="00233415"/>
    <w:rsid w:val="002334C4"/>
    <w:rsid w:val="00234661"/>
    <w:rsid w:val="002347A2"/>
    <w:rsid w:val="00236BE1"/>
    <w:rsid w:val="00236FDB"/>
    <w:rsid w:val="002400D3"/>
    <w:rsid w:val="002402D7"/>
    <w:rsid w:val="00243987"/>
    <w:rsid w:val="0024462E"/>
    <w:rsid w:val="00245DBF"/>
    <w:rsid w:val="00246646"/>
    <w:rsid w:val="002469F9"/>
    <w:rsid w:val="00247926"/>
    <w:rsid w:val="00251005"/>
    <w:rsid w:val="00251B42"/>
    <w:rsid w:val="002520AD"/>
    <w:rsid w:val="002545D3"/>
    <w:rsid w:val="00256451"/>
    <w:rsid w:val="00257476"/>
    <w:rsid w:val="0025766C"/>
    <w:rsid w:val="0026127A"/>
    <w:rsid w:val="00261AE0"/>
    <w:rsid w:val="00261BCA"/>
    <w:rsid w:val="0026254E"/>
    <w:rsid w:val="00262DCA"/>
    <w:rsid w:val="00262F9B"/>
    <w:rsid w:val="00263C74"/>
    <w:rsid w:val="0026414D"/>
    <w:rsid w:val="00265EB1"/>
    <w:rsid w:val="0026644B"/>
    <w:rsid w:val="00266B7E"/>
    <w:rsid w:val="002675F0"/>
    <w:rsid w:val="00271404"/>
    <w:rsid w:val="00271ADF"/>
    <w:rsid w:val="00274755"/>
    <w:rsid w:val="00276EE4"/>
    <w:rsid w:val="002809CF"/>
    <w:rsid w:val="00281AE2"/>
    <w:rsid w:val="0028330D"/>
    <w:rsid w:val="00284063"/>
    <w:rsid w:val="002846C0"/>
    <w:rsid w:val="0028492E"/>
    <w:rsid w:val="00287F31"/>
    <w:rsid w:val="00290464"/>
    <w:rsid w:val="002954E1"/>
    <w:rsid w:val="002A04B8"/>
    <w:rsid w:val="002A0775"/>
    <w:rsid w:val="002A0EF9"/>
    <w:rsid w:val="002A380C"/>
    <w:rsid w:val="002A464A"/>
    <w:rsid w:val="002A70B2"/>
    <w:rsid w:val="002A769C"/>
    <w:rsid w:val="002A79F8"/>
    <w:rsid w:val="002B1D7E"/>
    <w:rsid w:val="002B2691"/>
    <w:rsid w:val="002B381C"/>
    <w:rsid w:val="002B38DE"/>
    <w:rsid w:val="002B479C"/>
    <w:rsid w:val="002B5B06"/>
    <w:rsid w:val="002B6339"/>
    <w:rsid w:val="002B6DF9"/>
    <w:rsid w:val="002C275A"/>
    <w:rsid w:val="002C3F94"/>
    <w:rsid w:val="002C6B80"/>
    <w:rsid w:val="002C7B3F"/>
    <w:rsid w:val="002D1CA2"/>
    <w:rsid w:val="002D22E7"/>
    <w:rsid w:val="002D293F"/>
    <w:rsid w:val="002D2E22"/>
    <w:rsid w:val="002D3BC5"/>
    <w:rsid w:val="002D43EC"/>
    <w:rsid w:val="002D6E04"/>
    <w:rsid w:val="002E00EE"/>
    <w:rsid w:val="002E07CC"/>
    <w:rsid w:val="002E174C"/>
    <w:rsid w:val="002E20A0"/>
    <w:rsid w:val="002E3343"/>
    <w:rsid w:val="002E4080"/>
    <w:rsid w:val="002E4411"/>
    <w:rsid w:val="002E4450"/>
    <w:rsid w:val="002E5B4B"/>
    <w:rsid w:val="002E65BE"/>
    <w:rsid w:val="002E6E97"/>
    <w:rsid w:val="002E76E8"/>
    <w:rsid w:val="002E7F8A"/>
    <w:rsid w:val="002F01A9"/>
    <w:rsid w:val="002F259A"/>
    <w:rsid w:val="002F2EC3"/>
    <w:rsid w:val="002F3A0F"/>
    <w:rsid w:val="002F3FB7"/>
    <w:rsid w:val="002F6F2B"/>
    <w:rsid w:val="002F7647"/>
    <w:rsid w:val="003008B8"/>
    <w:rsid w:val="00300B0C"/>
    <w:rsid w:val="00300B3B"/>
    <w:rsid w:val="00301456"/>
    <w:rsid w:val="00302057"/>
    <w:rsid w:val="00302805"/>
    <w:rsid w:val="003037A3"/>
    <w:rsid w:val="00303F35"/>
    <w:rsid w:val="003058EF"/>
    <w:rsid w:val="00305920"/>
    <w:rsid w:val="003077A8"/>
    <w:rsid w:val="00310145"/>
    <w:rsid w:val="00311497"/>
    <w:rsid w:val="00312F6E"/>
    <w:rsid w:val="0031302C"/>
    <w:rsid w:val="003138B0"/>
    <w:rsid w:val="003172DC"/>
    <w:rsid w:val="00320180"/>
    <w:rsid w:val="00320B59"/>
    <w:rsid w:val="0032118A"/>
    <w:rsid w:val="00323B17"/>
    <w:rsid w:val="00326999"/>
    <w:rsid w:val="00332C14"/>
    <w:rsid w:val="003337C9"/>
    <w:rsid w:val="00333B69"/>
    <w:rsid w:val="003349E3"/>
    <w:rsid w:val="00335059"/>
    <w:rsid w:val="00335226"/>
    <w:rsid w:val="00335709"/>
    <w:rsid w:val="00336051"/>
    <w:rsid w:val="003378AE"/>
    <w:rsid w:val="00340356"/>
    <w:rsid w:val="0034052F"/>
    <w:rsid w:val="0034176B"/>
    <w:rsid w:val="00343454"/>
    <w:rsid w:val="00344F4A"/>
    <w:rsid w:val="00345D23"/>
    <w:rsid w:val="00346C0D"/>
    <w:rsid w:val="00347488"/>
    <w:rsid w:val="00347C11"/>
    <w:rsid w:val="0035377B"/>
    <w:rsid w:val="00354344"/>
    <w:rsid w:val="0035462D"/>
    <w:rsid w:val="003549AE"/>
    <w:rsid w:val="00360AA9"/>
    <w:rsid w:val="00361509"/>
    <w:rsid w:val="00361696"/>
    <w:rsid w:val="00362E86"/>
    <w:rsid w:val="0036396A"/>
    <w:rsid w:val="00363F03"/>
    <w:rsid w:val="00366EFA"/>
    <w:rsid w:val="003678A3"/>
    <w:rsid w:val="00370CD8"/>
    <w:rsid w:val="00370CD9"/>
    <w:rsid w:val="0037344E"/>
    <w:rsid w:val="00375529"/>
    <w:rsid w:val="0037554F"/>
    <w:rsid w:val="003765B8"/>
    <w:rsid w:val="00376AE1"/>
    <w:rsid w:val="00380D4D"/>
    <w:rsid w:val="0038281B"/>
    <w:rsid w:val="00382880"/>
    <w:rsid w:val="00383106"/>
    <w:rsid w:val="00387382"/>
    <w:rsid w:val="00387858"/>
    <w:rsid w:val="003909CA"/>
    <w:rsid w:val="00393EA5"/>
    <w:rsid w:val="003961F3"/>
    <w:rsid w:val="00396DCF"/>
    <w:rsid w:val="003972B6"/>
    <w:rsid w:val="003A0483"/>
    <w:rsid w:val="003A18C7"/>
    <w:rsid w:val="003A2CE9"/>
    <w:rsid w:val="003A3886"/>
    <w:rsid w:val="003A3A25"/>
    <w:rsid w:val="003A47F0"/>
    <w:rsid w:val="003A5B91"/>
    <w:rsid w:val="003B076D"/>
    <w:rsid w:val="003B109E"/>
    <w:rsid w:val="003B2FB3"/>
    <w:rsid w:val="003B3719"/>
    <w:rsid w:val="003B4A2F"/>
    <w:rsid w:val="003C00A0"/>
    <w:rsid w:val="003C241C"/>
    <w:rsid w:val="003C30A9"/>
    <w:rsid w:val="003C3971"/>
    <w:rsid w:val="003C458E"/>
    <w:rsid w:val="003C5715"/>
    <w:rsid w:val="003D1307"/>
    <w:rsid w:val="003D487F"/>
    <w:rsid w:val="003D55A8"/>
    <w:rsid w:val="003D566C"/>
    <w:rsid w:val="003D649C"/>
    <w:rsid w:val="003D713C"/>
    <w:rsid w:val="003D7EE1"/>
    <w:rsid w:val="003D7EFE"/>
    <w:rsid w:val="003E0648"/>
    <w:rsid w:val="003E0A68"/>
    <w:rsid w:val="003E0B48"/>
    <w:rsid w:val="003E0D43"/>
    <w:rsid w:val="003E1664"/>
    <w:rsid w:val="003E1C53"/>
    <w:rsid w:val="003E1D4D"/>
    <w:rsid w:val="003E2CB5"/>
    <w:rsid w:val="003E390C"/>
    <w:rsid w:val="003E685A"/>
    <w:rsid w:val="003E7753"/>
    <w:rsid w:val="003F1DE9"/>
    <w:rsid w:val="003F71F9"/>
    <w:rsid w:val="00400AFA"/>
    <w:rsid w:val="00402454"/>
    <w:rsid w:val="00402898"/>
    <w:rsid w:val="00402B48"/>
    <w:rsid w:val="00404DEA"/>
    <w:rsid w:val="004050EA"/>
    <w:rsid w:val="0040752C"/>
    <w:rsid w:val="004078DB"/>
    <w:rsid w:val="00407C75"/>
    <w:rsid w:val="00410C74"/>
    <w:rsid w:val="00411322"/>
    <w:rsid w:val="0041163C"/>
    <w:rsid w:val="004116EB"/>
    <w:rsid w:val="004129AA"/>
    <w:rsid w:val="00414FEE"/>
    <w:rsid w:val="00415AFC"/>
    <w:rsid w:val="004177EB"/>
    <w:rsid w:val="004211DC"/>
    <w:rsid w:val="00423334"/>
    <w:rsid w:val="0042380F"/>
    <w:rsid w:val="00424339"/>
    <w:rsid w:val="00430D10"/>
    <w:rsid w:val="004339D2"/>
    <w:rsid w:val="00433CEB"/>
    <w:rsid w:val="00434540"/>
    <w:rsid w:val="004345EC"/>
    <w:rsid w:val="0043541E"/>
    <w:rsid w:val="00436019"/>
    <w:rsid w:val="004401CB"/>
    <w:rsid w:val="00440C35"/>
    <w:rsid w:val="00441CF8"/>
    <w:rsid w:val="00441F77"/>
    <w:rsid w:val="00443B1F"/>
    <w:rsid w:val="004473AE"/>
    <w:rsid w:val="004508D2"/>
    <w:rsid w:val="004509C1"/>
    <w:rsid w:val="00450B2E"/>
    <w:rsid w:val="00452052"/>
    <w:rsid w:val="00452229"/>
    <w:rsid w:val="004534E4"/>
    <w:rsid w:val="00453CB9"/>
    <w:rsid w:val="00454592"/>
    <w:rsid w:val="00454742"/>
    <w:rsid w:val="004556E0"/>
    <w:rsid w:val="00457561"/>
    <w:rsid w:val="00460045"/>
    <w:rsid w:val="00460A11"/>
    <w:rsid w:val="004634D0"/>
    <w:rsid w:val="004640F5"/>
    <w:rsid w:val="00465596"/>
    <w:rsid w:val="004661C2"/>
    <w:rsid w:val="0047076F"/>
    <w:rsid w:val="00471049"/>
    <w:rsid w:val="00471735"/>
    <w:rsid w:val="00473B6B"/>
    <w:rsid w:val="0047434E"/>
    <w:rsid w:val="004758E7"/>
    <w:rsid w:val="004759F3"/>
    <w:rsid w:val="004826A9"/>
    <w:rsid w:val="00482883"/>
    <w:rsid w:val="004837BD"/>
    <w:rsid w:val="00484657"/>
    <w:rsid w:val="00484CDE"/>
    <w:rsid w:val="00485640"/>
    <w:rsid w:val="00491BD5"/>
    <w:rsid w:val="00493104"/>
    <w:rsid w:val="00493E81"/>
    <w:rsid w:val="00495E8A"/>
    <w:rsid w:val="00496011"/>
    <w:rsid w:val="00496ACE"/>
    <w:rsid w:val="0049720D"/>
    <w:rsid w:val="004974EA"/>
    <w:rsid w:val="004A0895"/>
    <w:rsid w:val="004A0BE5"/>
    <w:rsid w:val="004A14E4"/>
    <w:rsid w:val="004A22C7"/>
    <w:rsid w:val="004A3213"/>
    <w:rsid w:val="004A3715"/>
    <w:rsid w:val="004A4662"/>
    <w:rsid w:val="004A4E57"/>
    <w:rsid w:val="004A5723"/>
    <w:rsid w:val="004B0BA7"/>
    <w:rsid w:val="004B0DDB"/>
    <w:rsid w:val="004B19F2"/>
    <w:rsid w:val="004B1D48"/>
    <w:rsid w:val="004B2762"/>
    <w:rsid w:val="004B2FA7"/>
    <w:rsid w:val="004B3078"/>
    <w:rsid w:val="004B4025"/>
    <w:rsid w:val="004B64D7"/>
    <w:rsid w:val="004B6798"/>
    <w:rsid w:val="004B7D41"/>
    <w:rsid w:val="004C120D"/>
    <w:rsid w:val="004C1601"/>
    <w:rsid w:val="004C306C"/>
    <w:rsid w:val="004C3099"/>
    <w:rsid w:val="004C3B4F"/>
    <w:rsid w:val="004C4EA0"/>
    <w:rsid w:val="004C64B8"/>
    <w:rsid w:val="004C707E"/>
    <w:rsid w:val="004C7368"/>
    <w:rsid w:val="004C73F1"/>
    <w:rsid w:val="004C778A"/>
    <w:rsid w:val="004C7A6F"/>
    <w:rsid w:val="004C7B37"/>
    <w:rsid w:val="004D2A3A"/>
    <w:rsid w:val="004D3578"/>
    <w:rsid w:val="004D4338"/>
    <w:rsid w:val="004D546E"/>
    <w:rsid w:val="004D640B"/>
    <w:rsid w:val="004D640E"/>
    <w:rsid w:val="004D664B"/>
    <w:rsid w:val="004E0F18"/>
    <w:rsid w:val="004E17C7"/>
    <w:rsid w:val="004E213A"/>
    <w:rsid w:val="004E2654"/>
    <w:rsid w:val="004E2D77"/>
    <w:rsid w:val="004E39F9"/>
    <w:rsid w:val="004E3D20"/>
    <w:rsid w:val="004E430C"/>
    <w:rsid w:val="004E4647"/>
    <w:rsid w:val="004E54EF"/>
    <w:rsid w:val="004E7807"/>
    <w:rsid w:val="004E78BA"/>
    <w:rsid w:val="004E7C55"/>
    <w:rsid w:val="004E7FD6"/>
    <w:rsid w:val="004F070D"/>
    <w:rsid w:val="004F0988"/>
    <w:rsid w:val="004F1AE3"/>
    <w:rsid w:val="004F1BD6"/>
    <w:rsid w:val="004F29F1"/>
    <w:rsid w:val="004F2F96"/>
    <w:rsid w:val="004F3340"/>
    <w:rsid w:val="004F3E3D"/>
    <w:rsid w:val="004F6EC2"/>
    <w:rsid w:val="00500402"/>
    <w:rsid w:val="005011A0"/>
    <w:rsid w:val="005013A1"/>
    <w:rsid w:val="00501F9D"/>
    <w:rsid w:val="00502B2C"/>
    <w:rsid w:val="005061B8"/>
    <w:rsid w:val="00507927"/>
    <w:rsid w:val="00507A2A"/>
    <w:rsid w:val="0051012C"/>
    <w:rsid w:val="00510C43"/>
    <w:rsid w:val="00511DAF"/>
    <w:rsid w:val="0051257F"/>
    <w:rsid w:val="00512DA2"/>
    <w:rsid w:val="005149D9"/>
    <w:rsid w:val="00515717"/>
    <w:rsid w:val="0051617C"/>
    <w:rsid w:val="00517B2A"/>
    <w:rsid w:val="00520EB3"/>
    <w:rsid w:val="00521A4C"/>
    <w:rsid w:val="00522158"/>
    <w:rsid w:val="0052392A"/>
    <w:rsid w:val="00526610"/>
    <w:rsid w:val="00527F8B"/>
    <w:rsid w:val="0053243A"/>
    <w:rsid w:val="005330CF"/>
    <w:rsid w:val="0053388B"/>
    <w:rsid w:val="005345D1"/>
    <w:rsid w:val="00534653"/>
    <w:rsid w:val="00534986"/>
    <w:rsid w:val="00535773"/>
    <w:rsid w:val="0053790B"/>
    <w:rsid w:val="00537BFA"/>
    <w:rsid w:val="00540005"/>
    <w:rsid w:val="005425A8"/>
    <w:rsid w:val="00543B5C"/>
    <w:rsid w:val="00543E6C"/>
    <w:rsid w:val="005458C1"/>
    <w:rsid w:val="0054627D"/>
    <w:rsid w:val="005464C8"/>
    <w:rsid w:val="00551E8E"/>
    <w:rsid w:val="00553FE8"/>
    <w:rsid w:val="005543B1"/>
    <w:rsid w:val="00554FE1"/>
    <w:rsid w:val="00555723"/>
    <w:rsid w:val="00556339"/>
    <w:rsid w:val="00556F36"/>
    <w:rsid w:val="005571AD"/>
    <w:rsid w:val="00560943"/>
    <w:rsid w:val="00561614"/>
    <w:rsid w:val="00562F8F"/>
    <w:rsid w:val="005636C1"/>
    <w:rsid w:val="005641AF"/>
    <w:rsid w:val="005646FC"/>
    <w:rsid w:val="00564A23"/>
    <w:rsid w:val="00565087"/>
    <w:rsid w:val="00566134"/>
    <w:rsid w:val="00570ED1"/>
    <w:rsid w:val="0057261C"/>
    <w:rsid w:val="00572E14"/>
    <w:rsid w:val="005742FD"/>
    <w:rsid w:val="005743C8"/>
    <w:rsid w:val="00574C84"/>
    <w:rsid w:val="005767C4"/>
    <w:rsid w:val="00576CE9"/>
    <w:rsid w:val="00580C3D"/>
    <w:rsid w:val="005837C8"/>
    <w:rsid w:val="005861FD"/>
    <w:rsid w:val="00587158"/>
    <w:rsid w:val="005909D3"/>
    <w:rsid w:val="005927B8"/>
    <w:rsid w:val="00592B9E"/>
    <w:rsid w:val="00594CBD"/>
    <w:rsid w:val="0059615C"/>
    <w:rsid w:val="005966A3"/>
    <w:rsid w:val="00596EDD"/>
    <w:rsid w:val="0059700F"/>
    <w:rsid w:val="005973BE"/>
    <w:rsid w:val="005A151E"/>
    <w:rsid w:val="005A3590"/>
    <w:rsid w:val="005A3620"/>
    <w:rsid w:val="005A407F"/>
    <w:rsid w:val="005A4164"/>
    <w:rsid w:val="005A5986"/>
    <w:rsid w:val="005A5D1C"/>
    <w:rsid w:val="005A6D6D"/>
    <w:rsid w:val="005A6F55"/>
    <w:rsid w:val="005A7F03"/>
    <w:rsid w:val="005B1FF6"/>
    <w:rsid w:val="005B2222"/>
    <w:rsid w:val="005B4F01"/>
    <w:rsid w:val="005B6084"/>
    <w:rsid w:val="005B772C"/>
    <w:rsid w:val="005C0650"/>
    <w:rsid w:val="005C107A"/>
    <w:rsid w:val="005C1AA4"/>
    <w:rsid w:val="005C24B2"/>
    <w:rsid w:val="005C366D"/>
    <w:rsid w:val="005C3CA9"/>
    <w:rsid w:val="005C4CCC"/>
    <w:rsid w:val="005C50E8"/>
    <w:rsid w:val="005C5485"/>
    <w:rsid w:val="005C5712"/>
    <w:rsid w:val="005C5D09"/>
    <w:rsid w:val="005C5EAF"/>
    <w:rsid w:val="005C6261"/>
    <w:rsid w:val="005C6B74"/>
    <w:rsid w:val="005D0294"/>
    <w:rsid w:val="005D09FD"/>
    <w:rsid w:val="005D1B7C"/>
    <w:rsid w:val="005D2E01"/>
    <w:rsid w:val="005D405D"/>
    <w:rsid w:val="005D5AE3"/>
    <w:rsid w:val="005D5F93"/>
    <w:rsid w:val="005D6E3E"/>
    <w:rsid w:val="005D740A"/>
    <w:rsid w:val="005D7526"/>
    <w:rsid w:val="005E0188"/>
    <w:rsid w:val="005E088B"/>
    <w:rsid w:val="005E1B49"/>
    <w:rsid w:val="005E307E"/>
    <w:rsid w:val="005E3BD9"/>
    <w:rsid w:val="005E6173"/>
    <w:rsid w:val="005E69AE"/>
    <w:rsid w:val="005E7301"/>
    <w:rsid w:val="005E7E9A"/>
    <w:rsid w:val="005F024B"/>
    <w:rsid w:val="005F0CC6"/>
    <w:rsid w:val="005F1C1B"/>
    <w:rsid w:val="005F3817"/>
    <w:rsid w:val="005F4E02"/>
    <w:rsid w:val="005F6A46"/>
    <w:rsid w:val="005F6F36"/>
    <w:rsid w:val="00601153"/>
    <w:rsid w:val="00602AEA"/>
    <w:rsid w:val="006034AD"/>
    <w:rsid w:val="00605F62"/>
    <w:rsid w:val="00606F5E"/>
    <w:rsid w:val="00607527"/>
    <w:rsid w:val="00607BED"/>
    <w:rsid w:val="00607E3C"/>
    <w:rsid w:val="00610107"/>
    <w:rsid w:val="0061146F"/>
    <w:rsid w:val="00612392"/>
    <w:rsid w:val="0061273C"/>
    <w:rsid w:val="00613B1E"/>
    <w:rsid w:val="00614FDF"/>
    <w:rsid w:val="00615943"/>
    <w:rsid w:val="00616B92"/>
    <w:rsid w:val="00620B0F"/>
    <w:rsid w:val="006212AD"/>
    <w:rsid w:val="00623226"/>
    <w:rsid w:val="006243F0"/>
    <w:rsid w:val="006246A7"/>
    <w:rsid w:val="006249B7"/>
    <w:rsid w:val="00624A1C"/>
    <w:rsid w:val="00625131"/>
    <w:rsid w:val="0062595A"/>
    <w:rsid w:val="006262B0"/>
    <w:rsid w:val="00627EB9"/>
    <w:rsid w:val="00631A7C"/>
    <w:rsid w:val="00634F57"/>
    <w:rsid w:val="0063543D"/>
    <w:rsid w:val="00635E03"/>
    <w:rsid w:val="00641140"/>
    <w:rsid w:val="006418FD"/>
    <w:rsid w:val="00642CCD"/>
    <w:rsid w:val="006432CB"/>
    <w:rsid w:val="0064424E"/>
    <w:rsid w:val="006442DF"/>
    <w:rsid w:val="00644E1C"/>
    <w:rsid w:val="00645891"/>
    <w:rsid w:val="00645C2D"/>
    <w:rsid w:val="00647114"/>
    <w:rsid w:val="006509AD"/>
    <w:rsid w:val="006514BA"/>
    <w:rsid w:val="0065271E"/>
    <w:rsid w:val="00655109"/>
    <w:rsid w:val="0065577E"/>
    <w:rsid w:val="00655AF6"/>
    <w:rsid w:val="00655DB6"/>
    <w:rsid w:val="00655EBA"/>
    <w:rsid w:val="00657AC7"/>
    <w:rsid w:val="0066115B"/>
    <w:rsid w:val="00661381"/>
    <w:rsid w:val="0066165B"/>
    <w:rsid w:val="006621C7"/>
    <w:rsid w:val="0066261B"/>
    <w:rsid w:val="00662FCA"/>
    <w:rsid w:val="0066308D"/>
    <w:rsid w:val="00664C8F"/>
    <w:rsid w:val="006670A9"/>
    <w:rsid w:val="00667679"/>
    <w:rsid w:val="00667A34"/>
    <w:rsid w:val="00672206"/>
    <w:rsid w:val="006745BD"/>
    <w:rsid w:val="00675F8A"/>
    <w:rsid w:val="00676918"/>
    <w:rsid w:val="00677B76"/>
    <w:rsid w:val="00677BD4"/>
    <w:rsid w:val="00680420"/>
    <w:rsid w:val="00681446"/>
    <w:rsid w:val="00685600"/>
    <w:rsid w:val="00685B3B"/>
    <w:rsid w:val="00691617"/>
    <w:rsid w:val="00692E14"/>
    <w:rsid w:val="006974B3"/>
    <w:rsid w:val="006A07FD"/>
    <w:rsid w:val="006A12BB"/>
    <w:rsid w:val="006A17C7"/>
    <w:rsid w:val="006A1D88"/>
    <w:rsid w:val="006A2D0C"/>
    <w:rsid w:val="006A323F"/>
    <w:rsid w:val="006A5083"/>
    <w:rsid w:val="006A53BF"/>
    <w:rsid w:val="006A57CF"/>
    <w:rsid w:val="006A66EB"/>
    <w:rsid w:val="006B00F7"/>
    <w:rsid w:val="006B1856"/>
    <w:rsid w:val="006B30D0"/>
    <w:rsid w:val="006B3A0D"/>
    <w:rsid w:val="006B41D6"/>
    <w:rsid w:val="006B518D"/>
    <w:rsid w:val="006B5BC1"/>
    <w:rsid w:val="006C196E"/>
    <w:rsid w:val="006C2010"/>
    <w:rsid w:val="006C29A3"/>
    <w:rsid w:val="006C3270"/>
    <w:rsid w:val="006C3B46"/>
    <w:rsid w:val="006C3D95"/>
    <w:rsid w:val="006C3E96"/>
    <w:rsid w:val="006C4B9C"/>
    <w:rsid w:val="006C7B00"/>
    <w:rsid w:val="006D0340"/>
    <w:rsid w:val="006D0467"/>
    <w:rsid w:val="006D1A4F"/>
    <w:rsid w:val="006D296B"/>
    <w:rsid w:val="006D386B"/>
    <w:rsid w:val="006D4A79"/>
    <w:rsid w:val="006D4E1B"/>
    <w:rsid w:val="006D56CF"/>
    <w:rsid w:val="006D586D"/>
    <w:rsid w:val="006D753A"/>
    <w:rsid w:val="006D77D7"/>
    <w:rsid w:val="006D7A16"/>
    <w:rsid w:val="006D7AFF"/>
    <w:rsid w:val="006E1313"/>
    <w:rsid w:val="006E1889"/>
    <w:rsid w:val="006E4D05"/>
    <w:rsid w:val="006E5C86"/>
    <w:rsid w:val="006E7897"/>
    <w:rsid w:val="006F12BA"/>
    <w:rsid w:val="006F1FC9"/>
    <w:rsid w:val="006F4238"/>
    <w:rsid w:val="006F5C4F"/>
    <w:rsid w:val="006F5C77"/>
    <w:rsid w:val="006F682D"/>
    <w:rsid w:val="006F6BC7"/>
    <w:rsid w:val="006F796C"/>
    <w:rsid w:val="006F7CE5"/>
    <w:rsid w:val="00701229"/>
    <w:rsid w:val="00701584"/>
    <w:rsid w:val="00702000"/>
    <w:rsid w:val="007023DC"/>
    <w:rsid w:val="0070498B"/>
    <w:rsid w:val="007061CE"/>
    <w:rsid w:val="00706613"/>
    <w:rsid w:val="00706773"/>
    <w:rsid w:val="007072BE"/>
    <w:rsid w:val="00707B8B"/>
    <w:rsid w:val="007129D7"/>
    <w:rsid w:val="00713C44"/>
    <w:rsid w:val="00713CD0"/>
    <w:rsid w:val="00713CF4"/>
    <w:rsid w:val="0071576F"/>
    <w:rsid w:val="00715888"/>
    <w:rsid w:val="00715C43"/>
    <w:rsid w:val="00717F80"/>
    <w:rsid w:val="00720790"/>
    <w:rsid w:val="00721B14"/>
    <w:rsid w:val="00723101"/>
    <w:rsid w:val="007237B7"/>
    <w:rsid w:val="00723AB5"/>
    <w:rsid w:val="00724089"/>
    <w:rsid w:val="007242FD"/>
    <w:rsid w:val="00726FD4"/>
    <w:rsid w:val="0072781C"/>
    <w:rsid w:val="00727A85"/>
    <w:rsid w:val="00730E94"/>
    <w:rsid w:val="00730ED4"/>
    <w:rsid w:val="00731010"/>
    <w:rsid w:val="00731E89"/>
    <w:rsid w:val="00734206"/>
    <w:rsid w:val="00734A5B"/>
    <w:rsid w:val="0074026F"/>
    <w:rsid w:val="00740399"/>
    <w:rsid w:val="00740934"/>
    <w:rsid w:val="00742130"/>
    <w:rsid w:val="0074235C"/>
    <w:rsid w:val="00742394"/>
    <w:rsid w:val="007429F6"/>
    <w:rsid w:val="00743F80"/>
    <w:rsid w:val="0074463D"/>
    <w:rsid w:val="00744E76"/>
    <w:rsid w:val="0074525F"/>
    <w:rsid w:val="007465EE"/>
    <w:rsid w:val="00746BB0"/>
    <w:rsid w:val="00750CC1"/>
    <w:rsid w:val="00752198"/>
    <w:rsid w:val="00753881"/>
    <w:rsid w:val="00755394"/>
    <w:rsid w:val="00755E78"/>
    <w:rsid w:val="00756C8C"/>
    <w:rsid w:val="00761D68"/>
    <w:rsid w:val="007637C4"/>
    <w:rsid w:val="00765BBA"/>
    <w:rsid w:val="007660BB"/>
    <w:rsid w:val="00771280"/>
    <w:rsid w:val="00771457"/>
    <w:rsid w:val="00771A1A"/>
    <w:rsid w:val="00771EAC"/>
    <w:rsid w:val="00774DA4"/>
    <w:rsid w:val="00776305"/>
    <w:rsid w:val="00777203"/>
    <w:rsid w:val="00781264"/>
    <w:rsid w:val="00781F0F"/>
    <w:rsid w:val="00785B75"/>
    <w:rsid w:val="00786B1E"/>
    <w:rsid w:val="00786C91"/>
    <w:rsid w:val="00792460"/>
    <w:rsid w:val="007926C1"/>
    <w:rsid w:val="00792C7A"/>
    <w:rsid w:val="00794853"/>
    <w:rsid w:val="00797573"/>
    <w:rsid w:val="0079785A"/>
    <w:rsid w:val="007A0D0C"/>
    <w:rsid w:val="007A1134"/>
    <w:rsid w:val="007A299C"/>
    <w:rsid w:val="007A3268"/>
    <w:rsid w:val="007A33CD"/>
    <w:rsid w:val="007A491F"/>
    <w:rsid w:val="007A4C28"/>
    <w:rsid w:val="007A51CC"/>
    <w:rsid w:val="007A636A"/>
    <w:rsid w:val="007A7684"/>
    <w:rsid w:val="007B083C"/>
    <w:rsid w:val="007B1328"/>
    <w:rsid w:val="007B600E"/>
    <w:rsid w:val="007B6FD1"/>
    <w:rsid w:val="007C491A"/>
    <w:rsid w:val="007C4B30"/>
    <w:rsid w:val="007C5B26"/>
    <w:rsid w:val="007C692F"/>
    <w:rsid w:val="007C7952"/>
    <w:rsid w:val="007C7C7C"/>
    <w:rsid w:val="007D069E"/>
    <w:rsid w:val="007D0D97"/>
    <w:rsid w:val="007D122C"/>
    <w:rsid w:val="007D2DE3"/>
    <w:rsid w:val="007D2E3A"/>
    <w:rsid w:val="007D34C1"/>
    <w:rsid w:val="007D3B38"/>
    <w:rsid w:val="007D4710"/>
    <w:rsid w:val="007D49C9"/>
    <w:rsid w:val="007D5D1F"/>
    <w:rsid w:val="007D6A07"/>
    <w:rsid w:val="007E0E48"/>
    <w:rsid w:val="007E1D0F"/>
    <w:rsid w:val="007E2A38"/>
    <w:rsid w:val="007E33A1"/>
    <w:rsid w:val="007E38D7"/>
    <w:rsid w:val="007E4991"/>
    <w:rsid w:val="007E4AF8"/>
    <w:rsid w:val="007E57AD"/>
    <w:rsid w:val="007F0216"/>
    <w:rsid w:val="007F0861"/>
    <w:rsid w:val="007F0F4A"/>
    <w:rsid w:val="007F14DE"/>
    <w:rsid w:val="007F1B4F"/>
    <w:rsid w:val="007F2557"/>
    <w:rsid w:val="007F291B"/>
    <w:rsid w:val="007F2F1E"/>
    <w:rsid w:val="007F3A2A"/>
    <w:rsid w:val="007F425A"/>
    <w:rsid w:val="007F5736"/>
    <w:rsid w:val="007F5768"/>
    <w:rsid w:val="007F6F78"/>
    <w:rsid w:val="00801886"/>
    <w:rsid w:val="008028A4"/>
    <w:rsid w:val="00803E9D"/>
    <w:rsid w:val="008058E6"/>
    <w:rsid w:val="00805CA2"/>
    <w:rsid w:val="00805EE8"/>
    <w:rsid w:val="008104E4"/>
    <w:rsid w:val="00812481"/>
    <w:rsid w:val="008157C3"/>
    <w:rsid w:val="00816DE9"/>
    <w:rsid w:val="00820B25"/>
    <w:rsid w:val="00823053"/>
    <w:rsid w:val="00824F13"/>
    <w:rsid w:val="00825FDD"/>
    <w:rsid w:val="00826732"/>
    <w:rsid w:val="00826D83"/>
    <w:rsid w:val="0082718C"/>
    <w:rsid w:val="00830747"/>
    <w:rsid w:val="00830968"/>
    <w:rsid w:val="008344DE"/>
    <w:rsid w:val="00834A11"/>
    <w:rsid w:val="0083542B"/>
    <w:rsid w:val="00837FDF"/>
    <w:rsid w:val="0084235D"/>
    <w:rsid w:val="00844578"/>
    <w:rsid w:val="0084481F"/>
    <w:rsid w:val="00845B68"/>
    <w:rsid w:val="00850FBB"/>
    <w:rsid w:val="00851DE4"/>
    <w:rsid w:val="00852CED"/>
    <w:rsid w:val="00855940"/>
    <w:rsid w:val="008569E2"/>
    <w:rsid w:val="0086119F"/>
    <w:rsid w:val="008614C8"/>
    <w:rsid w:val="00861E72"/>
    <w:rsid w:val="00862676"/>
    <w:rsid w:val="00862C44"/>
    <w:rsid w:val="00864223"/>
    <w:rsid w:val="008671F1"/>
    <w:rsid w:val="00870369"/>
    <w:rsid w:val="00874CD0"/>
    <w:rsid w:val="00874EF7"/>
    <w:rsid w:val="00875039"/>
    <w:rsid w:val="008768CA"/>
    <w:rsid w:val="00877A33"/>
    <w:rsid w:val="00877CF6"/>
    <w:rsid w:val="00877ECD"/>
    <w:rsid w:val="00880D67"/>
    <w:rsid w:val="0088464B"/>
    <w:rsid w:val="008853FE"/>
    <w:rsid w:val="008929FC"/>
    <w:rsid w:val="00895B90"/>
    <w:rsid w:val="008974F7"/>
    <w:rsid w:val="008A093A"/>
    <w:rsid w:val="008A2C63"/>
    <w:rsid w:val="008A4535"/>
    <w:rsid w:val="008A4747"/>
    <w:rsid w:val="008A7F78"/>
    <w:rsid w:val="008B4142"/>
    <w:rsid w:val="008B48A0"/>
    <w:rsid w:val="008B5634"/>
    <w:rsid w:val="008B5E32"/>
    <w:rsid w:val="008B6BB2"/>
    <w:rsid w:val="008C0511"/>
    <w:rsid w:val="008C06C2"/>
    <w:rsid w:val="008C2A97"/>
    <w:rsid w:val="008C384C"/>
    <w:rsid w:val="008C45AE"/>
    <w:rsid w:val="008C47C8"/>
    <w:rsid w:val="008C637E"/>
    <w:rsid w:val="008D0524"/>
    <w:rsid w:val="008D06A9"/>
    <w:rsid w:val="008D108C"/>
    <w:rsid w:val="008D159C"/>
    <w:rsid w:val="008D1EEC"/>
    <w:rsid w:val="008D25F1"/>
    <w:rsid w:val="008D3408"/>
    <w:rsid w:val="008D3B96"/>
    <w:rsid w:val="008D437F"/>
    <w:rsid w:val="008D5B4B"/>
    <w:rsid w:val="008D6D00"/>
    <w:rsid w:val="008D7E65"/>
    <w:rsid w:val="008D7FC0"/>
    <w:rsid w:val="008E1E8E"/>
    <w:rsid w:val="008E7986"/>
    <w:rsid w:val="008F194F"/>
    <w:rsid w:val="008F2044"/>
    <w:rsid w:val="008F4D04"/>
    <w:rsid w:val="008F5338"/>
    <w:rsid w:val="008F5928"/>
    <w:rsid w:val="008F65D3"/>
    <w:rsid w:val="00900A09"/>
    <w:rsid w:val="009020CF"/>
    <w:rsid w:val="0090271F"/>
    <w:rsid w:val="00902E23"/>
    <w:rsid w:val="009039C5"/>
    <w:rsid w:val="00903EF6"/>
    <w:rsid w:val="00904493"/>
    <w:rsid w:val="00905B7B"/>
    <w:rsid w:val="009077CF"/>
    <w:rsid w:val="009114D7"/>
    <w:rsid w:val="0091348E"/>
    <w:rsid w:val="00913B6E"/>
    <w:rsid w:val="00913CDB"/>
    <w:rsid w:val="00916B79"/>
    <w:rsid w:val="009172EC"/>
    <w:rsid w:val="00917352"/>
    <w:rsid w:val="00917CCB"/>
    <w:rsid w:val="00920AF7"/>
    <w:rsid w:val="00920BF7"/>
    <w:rsid w:val="00921664"/>
    <w:rsid w:val="00922D77"/>
    <w:rsid w:val="00922D89"/>
    <w:rsid w:val="00922E41"/>
    <w:rsid w:val="00924528"/>
    <w:rsid w:val="00925445"/>
    <w:rsid w:val="009266A0"/>
    <w:rsid w:val="009302CF"/>
    <w:rsid w:val="0093165C"/>
    <w:rsid w:val="00931738"/>
    <w:rsid w:val="0093316D"/>
    <w:rsid w:val="009338EA"/>
    <w:rsid w:val="00933F99"/>
    <w:rsid w:val="009350F0"/>
    <w:rsid w:val="00936F86"/>
    <w:rsid w:val="00940D43"/>
    <w:rsid w:val="00941FCB"/>
    <w:rsid w:val="00942EC2"/>
    <w:rsid w:val="00943C42"/>
    <w:rsid w:val="00945192"/>
    <w:rsid w:val="009452F3"/>
    <w:rsid w:val="00945B01"/>
    <w:rsid w:val="00947BE2"/>
    <w:rsid w:val="009516F6"/>
    <w:rsid w:val="009520F3"/>
    <w:rsid w:val="009557BC"/>
    <w:rsid w:val="00956B2E"/>
    <w:rsid w:val="00957DE8"/>
    <w:rsid w:val="00957EF9"/>
    <w:rsid w:val="009633B2"/>
    <w:rsid w:val="0096388D"/>
    <w:rsid w:val="00963B7B"/>
    <w:rsid w:val="00963DCA"/>
    <w:rsid w:val="00964EEE"/>
    <w:rsid w:val="00965667"/>
    <w:rsid w:val="00965A91"/>
    <w:rsid w:val="00966BA6"/>
    <w:rsid w:val="00973F14"/>
    <w:rsid w:val="00974D08"/>
    <w:rsid w:val="00974DFC"/>
    <w:rsid w:val="0097761D"/>
    <w:rsid w:val="00984BEF"/>
    <w:rsid w:val="009860B5"/>
    <w:rsid w:val="00986430"/>
    <w:rsid w:val="00986650"/>
    <w:rsid w:val="009876FA"/>
    <w:rsid w:val="00990021"/>
    <w:rsid w:val="00990C59"/>
    <w:rsid w:val="00992444"/>
    <w:rsid w:val="0099327F"/>
    <w:rsid w:val="00993BA7"/>
    <w:rsid w:val="00993E66"/>
    <w:rsid w:val="009943F1"/>
    <w:rsid w:val="00994F73"/>
    <w:rsid w:val="009A221B"/>
    <w:rsid w:val="009A2E8C"/>
    <w:rsid w:val="009A3B6B"/>
    <w:rsid w:val="009A646B"/>
    <w:rsid w:val="009A760C"/>
    <w:rsid w:val="009B0233"/>
    <w:rsid w:val="009B1B30"/>
    <w:rsid w:val="009B1E52"/>
    <w:rsid w:val="009B3319"/>
    <w:rsid w:val="009B3C6C"/>
    <w:rsid w:val="009B56FF"/>
    <w:rsid w:val="009B5B75"/>
    <w:rsid w:val="009B642E"/>
    <w:rsid w:val="009B68F8"/>
    <w:rsid w:val="009C067E"/>
    <w:rsid w:val="009C13C6"/>
    <w:rsid w:val="009C1CEF"/>
    <w:rsid w:val="009C2A5A"/>
    <w:rsid w:val="009C2B6D"/>
    <w:rsid w:val="009C2C1B"/>
    <w:rsid w:val="009C34D5"/>
    <w:rsid w:val="009C4AC9"/>
    <w:rsid w:val="009C6145"/>
    <w:rsid w:val="009D0D8F"/>
    <w:rsid w:val="009D21EA"/>
    <w:rsid w:val="009D226F"/>
    <w:rsid w:val="009D2404"/>
    <w:rsid w:val="009D246A"/>
    <w:rsid w:val="009D3639"/>
    <w:rsid w:val="009E0C85"/>
    <w:rsid w:val="009E3F3C"/>
    <w:rsid w:val="009E4ADF"/>
    <w:rsid w:val="009E56FA"/>
    <w:rsid w:val="009E6F2A"/>
    <w:rsid w:val="009E7750"/>
    <w:rsid w:val="009E7976"/>
    <w:rsid w:val="009F051B"/>
    <w:rsid w:val="009F1A90"/>
    <w:rsid w:val="009F1B72"/>
    <w:rsid w:val="009F1D6A"/>
    <w:rsid w:val="009F37B7"/>
    <w:rsid w:val="009F4AC4"/>
    <w:rsid w:val="009F5E43"/>
    <w:rsid w:val="00A0120D"/>
    <w:rsid w:val="00A0330A"/>
    <w:rsid w:val="00A064AC"/>
    <w:rsid w:val="00A068DE"/>
    <w:rsid w:val="00A10F02"/>
    <w:rsid w:val="00A14E73"/>
    <w:rsid w:val="00A15BD4"/>
    <w:rsid w:val="00A16315"/>
    <w:rsid w:val="00A164B4"/>
    <w:rsid w:val="00A16B8F"/>
    <w:rsid w:val="00A17F57"/>
    <w:rsid w:val="00A200FA"/>
    <w:rsid w:val="00A2083A"/>
    <w:rsid w:val="00A20E11"/>
    <w:rsid w:val="00A21055"/>
    <w:rsid w:val="00A21697"/>
    <w:rsid w:val="00A2276D"/>
    <w:rsid w:val="00A2341D"/>
    <w:rsid w:val="00A2361D"/>
    <w:rsid w:val="00A24E12"/>
    <w:rsid w:val="00A252E2"/>
    <w:rsid w:val="00A25B0C"/>
    <w:rsid w:val="00A261BD"/>
    <w:rsid w:val="00A26821"/>
    <w:rsid w:val="00A26956"/>
    <w:rsid w:val="00A270AD"/>
    <w:rsid w:val="00A27588"/>
    <w:rsid w:val="00A309A6"/>
    <w:rsid w:val="00A30E3E"/>
    <w:rsid w:val="00A34A2F"/>
    <w:rsid w:val="00A34EB1"/>
    <w:rsid w:val="00A3707C"/>
    <w:rsid w:val="00A377B7"/>
    <w:rsid w:val="00A37F70"/>
    <w:rsid w:val="00A42FB4"/>
    <w:rsid w:val="00A43860"/>
    <w:rsid w:val="00A44C4E"/>
    <w:rsid w:val="00A456BF"/>
    <w:rsid w:val="00A46173"/>
    <w:rsid w:val="00A47E1D"/>
    <w:rsid w:val="00A50038"/>
    <w:rsid w:val="00A50360"/>
    <w:rsid w:val="00A534B2"/>
    <w:rsid w:val="00A53525"/>
    <w:rsid w:val="00A53724"/>
    <w:rsid w:val="00A54125"/>
    <w:rsid w:val="00A60200"/>
    <w:rsid w:val="00A64D9D"/>
    <w:rsid w:val="00A65D22"/>
    <w:rsid w:val="00A6628E"/>
    <w:rsid w:val="00A66A6C"/>
    <w:rsid w:val="00A70B96"/>
    <w:rsid w:val="00A71C57"/>
    <w:rsid w:val="00A73129"/>
    <w:rsid w:val="00A74B89"/>
    <w:rsid w:val="00A74C0F"/>
    <w:rsid w:val="00A768E6"/>
    <w:rsid w:val="00A7707C"/>
    <w:rsid w:val="00A773A1"/>
    <w:rsid w:val="00A815F8"/>
    <w:rsid w:val="00A819CB"/>
    <w:rsid w:val="00A82346"/>
    <w:rsid w:val="00A829DE"/>
    <w:rsid w:val="00A84761"/>
    <w:rsid w:val="00A86987"/>
    <w:rsid w:val="00A90AB9"/>
    <w:rsid w:val="00A91526"/>
    <w:rsid w:val="00A91ADA"/>
    <w:rsid w:val="00A91E7B"/>
    <w:rsid w:val="00A92BA1"/>
    <w:rsid w:val="00A92DDA"/>
    <w:rsid w:val="00A94619"/>
    <w:rsid w:val="00A955A1"/>
    <w:rsid w:val="00A9776A"/>
    <w:rsid w:val="00AA0C2D"/>
    <w:rsid w:val="00AA1E1D"/>
    <w:rsid w:val="00AA1E5C"/>
    <w:rsid w:val="00AB0DEB"/>
    <w:rsid w:val="00AB0E32"/>
    <w:rsid w:val="00AB102A"/>
    <w:rsid w:val="00AB1B6E"/>
    <w:rsid w:val="00AB2D85"/>
    <w:rsid w:val="00AB4AD6"/>
    <w:rsid w:val="00AB4B65"/>
    <w:rsid w:val="00AB635B"/>
    <w:rsid w:val="00AB6DF1"/>
    <w:rsid w:val="00AC2D14"/>
    <w:rsid w:val="00AC558B"/>
    <w:rsid w:val="00AC6BC6"/>
    <w:rsid w:val="00AD0CF7"/>
    <w:rsid w:val="00AD108D"/>
    <w:rsid w:val="00AD2DCE"/>
    <w:rsid w:val="00AD4E3B"/>
    <w:rsid w:val="00AE0F4F"/>
    <w:rsid w:val="00AE28C1"/>
    <w:rsid w:val="00AE3797"/>
    <w:rsid w:val="00AE4BB3"/>
    <w:rsid w:val="00AE5566"/>
    <w:rsid w:val="00AF0560"/>
    <w:rsid w:val="00AF0F28"/>
    <w:rsid w:val="00AF142E"/>
    <w:rsid w:val="00AF15E5"/>
    <w:rsid w:val="00AF48A1"/>
    <w:rsid w:val="00AF4E68"/>
    <w:rsid w:val="00AF59FB"/>
    <w:rsid w:val="00AF6F1D"/>
    <w:rsid w:val="00AF7049"/>
    <w:rsid w:val="00AF7182"/>
    <w:rsid w:val="00AF7255"/>
    <w:rsid w:val="00AF73C1"/>
    <w:rsid w:val="00B000BD"/>
    <w:rsid w:val="00B00CC1"/>
    <w:rsid w:val="00B016B9"/>
    <w:rsid w:val="00B01CE1"/>
    <w:rsid w:val="00B01D94"/>
    <w:rsid w:val="00B0219B"/>
    <w:rsid w:val="00B02BC6"/>
    <w:rsid w:val="00B02C90"/>
    <w:rsid w:val="00B036C2"/>
    <w:rsid w:val="00B036C5"/>
    <w:rsid w:val="00B04944"/>
    <w:rsid w:val="00B055D4"/>
    <w:rsid w:val="00B05E34"/>
    <w:rsid w:val="00B074B4"/>
    <w:rsid w:val="00B07BF3"/>
    <w:rsid w:val="00B10484"/>
    <w:rsid w:val="00B10842"/>
    <w:rsid w:val="00B1161C"/>
    <w:rsid w:val="00B13FDC"/>
    <w:rsid w:val="00B14007"/>
    <w:rsid w:val="00B150A7"/>
    <w:rsid w:val="00B15449"/>
    <w:rsid w:val="00B15899"/>
    <w:rsid w:val="00B164B8"/>
    <w:rsid w:val="00B174A5"/>
    <w:rsid w:val="00B17D0E"/>
    <w:rsid w:val="00B20BBF"/>
    <w:rsid w:val="00B20D5D"/>
    <w:rsid w:val="00B21F86"/>
    <w:rsid w:val="00B22207"/>
    <w:rsid w:val="00B2388D"/>
    <w:rsid w:val="00B23D14"/>
    <w:rsid w:val="00B23FC5"/>
    <w:rsid w:val="00B26425"/>
    <w:rsid w:val="00B27CBF"/>
    <w:rsid w:val="00B309D9"/>
    <w:rsid w:val="00B312F2"/>
    <w:rsid w:val="00B31619"/>
    <w:rsid w:val="00B31AF8"/>
    <w:rsid w:val="00B3313E"/>
    <w:rsid w:val="00B337D5"/>
    <w:rsid w:val="00B3439F"/>
    <w:rsid w:val="00B35701"/>
    <w:rsid w:val="00B36DD5"/>
    <w:rsid w:val="00B372AE"/>
    <w:rsid w:val="00B40473"/>
    <w:rsid w:val="00B40649"/>
    <w:rsid w:val="00B40A30"/>
    <w:rsid w:val="00B42610"/>
    <w:rsid w:val="00B42F39"/>
    <w:rsid w:val="00B43702"/>
    <w:rsid w:val="00B4623E"/>
    <w:rsid w:val="00B46606"/>
    <w:rsid w:val="00B4670D"/>
    <w:rsid w:val="00B46FE3"/>
    <w:rsid w:val="00B471C7"/>
    <w:rsid w:val="00B5091E"/>
    <w:rsid w:val="00B50AEE"/>
    <w:rsid w:val="00B50EBD"/>
    <w:rsid w:val="00B5131D"/>
    <w:rsid w:val="00B51F8D"/>
    <w:rsid w:val="00B53A5A"/>
    <w:rsid w:val="00B55A2A"/>
    <w:rsid w:val="00B57085"/>
    <w:rsid w:val="00B5799A"/>
    <w:rsid w:val="00B60143"/>
    <w:rsid w:val="00B61D48"/>
    <w:rsid w:val="00B62D92"/>
    <w:rsid w:val="00B6390A"/>
    <w:rsid w:val="00B64332"/>
    <w:rsid w:val="00B64A44"/>
    <w:rsid w:val="00B65442"/>
    <w:rsid w:val="00B6778E"/>
    <w:rsid w:val="00B704C9"/>
    <w:rsid w:val="00B71F49"/>
    <w:rsid w:val="00B724A5"/>
    <w:rsid w:val="00B74C05"/>
    <w:rsid w:val="00B753CC"/>
    <w:rsid w:val="00B759F1"/>
    <w:rsid w:val="00B765C8"/>
    <w:rsid w:val="00B775C4"/>
    <w:rsid w:val="00B7793A"/>
    <w:rsid w:val="00B80452"/>
    <w:rsid w:val="00B807EB"/>
    <w:rsid w:val="00B80FF6"/>
    <w:rsid w:val="00B81D9A"/>
    <w:rsid w:val="00B8263D"/>
    <w:rsid w:val="00B82DFD"/>
    <w:rsid w:val="00B84DD2"/>
    <w:rsid w:val="00B85B33"/>
    <w:rsid w:val="00B907BC"/>
    <w:rsid w:val="00B9159B"/>
    <w:rsid w:val="00B92889"/>
    <w:rsid w:val="00B92E6B"/>
    <w:rsid w:val="00B93086"/>
    <w:rsid w:val="00B94827"/>
    <w:rsid w:val="00B9674E"/>
    <w:rsid w:val="00B97442"/>
    <w:rsid w:val="00BA0942"/>
    <w:rsid w:val="00BA19ED"/>
    <w:rsid w:val="00BA1CFF"/>
    <w:rsid w:val="00BA300B"/>
    <w:rsid w:val="00BA4B8D"/>
    <w:rsid w:val="00BA4F78"/>
    <w:rsid w:val="00BA62B9"/>
    <w:rsid w:val="00BA705F"/>
    <w:rsid w:val="00BB090E"/>
    <w:rsid w:val="00BB0CC4"/>
    <w:rsid w:val="00BB1A37"/>
    <w:rsid w:val="00BB22A8"/>
    <w:rsid w:val="00BB2BBC"/>
    <w:rsid w:val="00BB306C"/>
    <w:rsid w:val="00BB3B7A"/>
    <w:rsid w:val="00BB4783"/>
    <w:rsid w:val="00BB63A1"/>
    <w:rsid w:val="00BB676A"/>
    <w:rsid w:val="00BC0186"/>
    <w:rsid w:val="00BC0F7D"/>
    <w:rsid w:val="00BC111F"/>
    <w:rsid w:val="00BC1C56"/>
    <w:rsid w:val="00BC1D8D"/>
    <w:rsid w:val="00BC22E8"/>
    <w:rsid w:val="00BC371B"/>
    <w:rsid w:val="00BC4564"/>
    <w:rsid w:val="00BC4B89"/>
    <w:rsid w:val="00BC4BCA"/>
    <w:rsid w:val="00BC567A"/>
    <w:rsid w:val="00BC5C19"/>
    <w:rsid w:val="00BC72A9"/>
    <w:rsid w:val="00BC7B0D"/>
    <w:rsid w:val="00BD0805"/>
    <w:rsid w:val="00BD0B2C"/>
    <w:rsid w:val="00BD19D1"/>
    <w:rsid w:val="00BD1D84"/>
    <w:rsid w:val="00BD69CB"/>
    <w:rsid w:val="00BD760D"/>
    <w:rsid w:val="00BD7CA8"/>
    <w:rsid w:val="00BE07CB"/>
    <w:rsid w:val="00BE1F22"/>
    <w:rsid w:val="00BE3255"/>
    <w:rsid w:val="00BE38E8"/>
    <w:rsid w:val="00BE60A9"/>
    <w:rsid w:val="00BE61F0"/>
    <w:rsid w:val="00BE6B90"/>
    <w:rsid w:val="00BF07F2"/>
    <w:rsid w:val="00BF128E"/>
    <w:rsid w:val="00BF16AD"/>
    <w:rsid w:val="00BF4332"/>
    <w:rsid w:val="00BF44CD"/>
    <w:rsid w:val="00BF4736"/>
    <w:rsid w:val="00BF4B52"/>
    <w:rsid w:val="00BF72A7"/>
    <w:rsid w:val="00C00E4F"/>
    <w:rsid w:val="00C031FD"/>
    <w:rsid w:val="00C0333F"/>
    <w:rsid w:val="00C036FF"/>
    <w:rsid w:val="00C046A3"/>
    <w:rsid w:val="00C048B3"/>
    <w:rsid w:val="00C05FBC"/>
    <w:rsid w:val="00C062B4"/>
    <w:rsid w:val="00C06C99"/>
    <w:rsid w:val="00C06F7E"/>
    <w:rsid w:val="00C07B1F"/>
    <w:rsid w:val="00C07C61"/>
    <w:rsid w:val="00C07DD1"/>
    <w:rsid w:val="00C07FE6"/>
    <w:rsid w:val="00C13411"/>
    <w:rsid w:val="00C1496A"/>
    <w:rsid w:val="00C14C88"/>
    <w:rsid w:val="00C15F1C"/>
    <w:rsid w:val="00C176BE"/>
    <w:rsid w:val="00C22FD9"/>
    <w:rsid w:val="00C26B20"/>
    <w:rsid w:val="00C27964"/>
    <w:rsid w:val="00C32289"/>
    <w:rsid w:val="00C33079"/>
    <w:rsid w:val="00C34F44"/>
    <w:rsid w:val="00C35078"/>
    <w:rsid w:val="00C353F5"/>
    <w:rsid w:val="00C40F21"/>
    <w:rsid w:val="00C41ADB"/>
    <w:rsid w:val="00C4323D"/>
    <w:rsid w:val="00C43DCD"/>
    <w:rsid w:val="00C45231"/>
    <w:rsid w:val="00C4537F"/>
    <w:rsid w:val="00C45F09"/>
    <w:rsid w:val="00C4608A"/>
    <w:rsid w:val="00C4680F"/>
    <w:rsid w:val="00C4696B"/>
    <w:rsid w:val="00C472F6"/>
    <w:rsid w:val="00C51808"/>
    <w:rsid w:val="00C523E1"/>
    <w:rsid w:val="00C524FD"/>
    <w:rsid w:val="00C568DE"/>
    <w:rsid w:val="00C60E0A"/>
    <w:rsid w:val="00C61D1C"/>
    <w:rsid w:val="00C62D92"/>
    <w:rsid w:val="00C64910"/>
    <w:rsid w:val="00C66641"/>
    <w:rsid w:val="00C679F4"/>
    <w:rsid w:val="00C67FA4"/>
    <w:rsid w:val="00C70852"/>
    <w:rsid w:val="00C72344"/>
    <w:rsid w:val="00C72833"/>
    <w:rsid w:val="00C72CC0"/>
    <w:rsid w:val="00C730B2"/>
    <w:rsid w:val="00C748E6"/>
    <w:rsid w:val="00C74BA5"/>
    <w:rsid w:val="00C77770"/>
    <w:rsid w:val="00C80F1D"/>
    <w:rsid w:val="00C81A25"/>
    <w:rsid w:val="00C857B6"/>
    <w:rsid w:val="00C86DDF"/>
    <w:rsid w:val="00C875FE"/>
    <w:rsid w:val="00C912C4"/>
    <w:rsid w:val="00C93BFD"/>
    <w:rsid w:val="00C93F40"/>
    <w:rsid w:val="00C9406B"/>
    <w:rsid w:val="00C96D45"/>
    <w:rsid w:val="00C977EB"/>
    <w:rsid w:val="00CA1E30"/>
    <w:rsid w:val="00CA3D0C"/>
    <w:rsid w:val="00CA46D9"/>
    <w:rsid w:val="00CA7A00"/>
    <w:rsid w:val="00CA7AC2"/>
    <w:rsid w:val="00CB0015"/>
    <w:rsid w:val="00CB1C9F"/>
    <w:rsid w:val="00CB285D"/>
    <w:rsid w:val="00CB3795"/>
    <w:rsid w:val="00CB3AB8"/>
    <w:rsid w:val="00CB5386"/>
    <w:rsid w:val="00CB56D6"/>
    <w:rsid w:val="00CB5F29"/>
    <w:rsid w:val="00CC270F"/>
    <w:rsid w:val="00CC2F66"/>
    <w:rsid w:val="00CC3848"/>
    <w:rsid w:val="00CC3DB4"/>
    <w:rsid w:val="00CC4A57"/>
    <w:rsid w:val="00CC4EB7"/>
    <w:rsid w:val="00CD07C6"/>
    <w:rsid w:val="00CD2766"/>
    <w:rsid w:val="00CD29FD"/>
    <w:rsid w:val="00CD2CCB"/>
    <w:rsid w:val="00CD486C"/>
    <w:rsid w:val="00CD4ABE"/>
    <w:rsid w:val="00CD647F"/>
    <w:rsid w:val="00CD7151"/>
    <w:rsid w:val="00CD78CC"/>
    <w:rsid w:val="00CE029B"/>
    <w:rsid w:val="00CE1D83"/>
    <w:rsid w:val="00CE3059"/>
    <w:rsid w:val="00CE60D8"/>
    <w:rsid w:val="00CE7214"/>
    <w:rsid w:val="00CF1D65"/>
    <w:rsid w:val="00CF20E3"/>
    <w:rsid w:val="00CF244A"/>
    <w:rsid w:val="00CF2E87"/>
    <w:rsid w:val="00CF2F3C"/>
    <w:rsid w:val="00CF31B1"/>
    <w:rsid w:val="00CF4411"/>
    <w:rsid w:val="00CF5290"/>
    <w:rsid w:val="00CF6A82"/>
    <w:rsid w:val="00CF7C28"/>
    <w:rsid w:val="00CF7C3F"/>
    <w:rsid w:val="00D01178"/>
    <w:rsid w:val="00D017AE"/>
    <w:rsid w:val="00D019E3"/>
    <w:rsid w:val="00D02FE2"/>
    <w:rsid w:val="00D03A2D"/>
    <w:rsid w:val="00D04091"/>
    <w:rsid w:val="00D05BF1"/>
    <w:rsid w:val="00D060B3"/>
    <w:rsid w:val="00D0708E"/>
    <w:rsid w:val="00D07831"/>
    <w:rsid w:val="00D10066"/>
    <w:rsid w:val="00D10D66"/>
    <w:rsid w:val="00D10FF7"/>
    <w:rsid w:val="00D11E6A"/>
    <w:rsid w:val="00D131EC"/>
    <w:rsid w:val="00D13715"/>
    <w:rsid w:val="00D139B8"/>
    <w:rsid w:val="00D13F6C"/>
    <w:rsid w:val="00D15BBA"/>
    <w:rsid w:val="00D15E6B"/>
    <w:rsid w:val="00D16262"/>
    <w:rsid w:val="00D1720A"/>
    <w:rsid w:val="00D172FF"/>
    <w:rsid w:val="00D20AFC"/>
    <w:rsid w:val="00D24E86"/>
    <w:rsid w:val="00D268B7"/>
    <w:rsid w:val="00D27E01"/>
    <w:rsid w:val="00D309CC"/>
    <w:rsid w:val="00D31E74"/>
    <w:rsid w:val="00D32812"/>
    <w:rsid w:val="00D35C48"/>
    <w:rsid w:val="00D36D27"/>
    <w:rsid w:val="00D40761"/>
    <w:rsid w:val="00D40ACE"/>
    <w:rsid w:val="00D414E1"/>
    <w:rsid w:val="00D4190F"/>
    <w:rsid w:val="00D42A1A"/>
    <w:rsid w:val="00D453CD"/>
    <w:rsid w:val="00D45E83"/>
    <w:rsid w:val="00D46060"/>
    <w:rsid w:val="00D463FE"/>
    <w:rsid w:val="00D46431"/>
    <w:rsid w:val="00D468B9"/>
    <w:rsid w:val="00D46EDF"/>
    <w:rsid w:val="00D470DA"/>
    <w:rsid w:val="00D47F96"/>
    <w:rsid w:val="00D51B0F"/>
    <w:rsid w:val="00D56A52"/>
    <w:rsid w:val="00D57972"/>
    <w:rsid w:val="00D60946"/>
    <w:rsid w:val="00D62DA5"/>
    <w:rsid w:val="00D646F5"/>
    <w:rsid w:val="00D647F0"/>
    <w:rsid w:val="00D656EB"/>
    <w:rsid w:val="00D65F45"/>
    <w:rsid w:val="00D66BB6"/>
    <w:rsid w:val="00D672B3"/>
    <w:rsid w:val="00D675A9"/>
    <w:rsid w:val="00D738D6"/>
    <w:rsid w:val="00D73A5D"/>
    <w:rsid w:val="00D73E55"/>
    <w:rsid w:val="00D7445B"/>
    <w:rsid w:val="00D755EB"/>
    <w:rsid w:val="00D76591"/>
    <w:rsid w:val="00D77007"/>
    <w:rsid w:val="00D77160"/>
    <w:rsid w:val="00D80129"/>
    <w:rsid w:val="00D813B1"/>
    <w:rsid w:val="00D81631"/>
    <w:rsid w:val="00D82699"/>
    <w:rsid w:val="00D83F4D"/>
    <w:rsid w:val="00D84260"/>
    <w:rsid w:val="00D84853"/>
    <w:rsid w:val="00D851AF"/>
    <w:rsid w:val="00D87E00"/>
    <w:rsid w:val="00D907F9"/>
    <w:rsid w:val="00D9134D"/>
    <w:rsid w:val="00D92C20"/>
    <w:rsid w:val="00D93120"/>
    <w:rsid w:val="00D93AF6"/>
    <w:rsid w:val="00D947CD"/>
    <w:rsid w:val="00D96048"/>
    <w:rsid w:val="00D97D53"/>
    <w:rsid w:val="00DA0548"/>
    <w:rsid w:val="00DA116B"/>
    <w:rsid w:val="00DA1C16"/>
    <w:rsid w:val="00DA76F2"/>
    <w:rsid w:val="00DA7A03"/>
    <w:rsid w:val="00DB12EC"/>
    <w:rsid w:val="00DB1818"/>
    <w:rsid w:val="00DB434C"/>
    <w:rsid w:val="00DB50F8"/>
    <w:rsid w:val="00DC0E51"/>
    <w:rsid w:val="00DC156C"/>
    <w:rsid w:val="00DC1E1A"/>
    <w:rsid w:val="00DC309B"/>
    <w:rsid w:val="00DC382F"/>
    <w:rsid w:val="00DC4DA2"/>
    <w:rsid w:val="00DC53FE"/>
    <w:rsid w:val="00DC65CC"/>
    <w:rsid w:val="00DC6616"/>
    <w:rsid w:val="00DD3E18"/>
    <w:rsid w:val="00DD46B3"/>
    <w:rsid w:val="00DD4C17"/>
    <w:rsid w:val="00DD4C9E"/>
    <w:rsid w:val="00DD5B05"/>
    <w:rsid w:val="00DD5D25"/>
    <w:rsid w:val="00DD65DC"/>
    <w:rsid w:val="00DD7BA8"/>
    <w:rsid w:val="00DD7FF2"/>
    <w:rsid w:val="00DE12DB"/>
    <w:rsid w:val="00DE15B7"/>
    <w:rsid w:val="00DE48A9"/>
    <w:rsid w:val="00DE5CB6"/>
    <w:rsid w:val="00DE62C0"/>
    <w:rsid w:val="00DE6E17"/>
    <w:rsid w:val="00DF0D85"/>
    <w:rsid w:val="00DF146D"/>
    <w:rsid w:val="00DF2B1F"/>
    <w:rsid w:val="00DF53EA"/>
    <w:rsid w:val="00DF5E27"/>
    <w:rsid w:val="00DF6189"/>
    <w:rsid w:val="00DF62CD"/>
    <w:rsid w:val="00DF733D"/>
    <w:rsid w:val="00E00068"/>
    <w:rsid w:val="00E000D6"/>
    <w:rsid w:val="00E022DB"/>
    <w:rsid w:val="00E033B1"/>
    <w:rsid w:val="00E034CF"/>
    <w:rsid w:val="00E03895"/>
    <w:rsid w:val="00E057D0"/>
    <w:rsid w:val="00E05DC0"/>
    <w:rsid w:val="00E06ECF"/>
    <w:rsid w:val="00E11770"/>
    <w:rsid w:val="00E11E42"/>
    <w:rsid w:val="00E125F2"/>
    <w:rsid w:val="00E13876"/>
    <w:rsid w:val="00E163F9"/>
    <w:rsid w:val="00E16509"/>
    <w:rsid w:val="00E168E8"/>
    <w:rsid w:val="00E17517"/>
    <w:rsid w:val="00E17B16"/>
    <w:rsid w:val="00E17B2C"/>
    <w:rsid w:val="00E204D8"/>
    <w:rsid w:val="00E2157A"/>
    <w:rsid w:val="00E22181"/>
    <w:rsid w:val="00E2397C"/>
    <w:rsid w:val="00E27DA5"/>
    <w:rsid w:val="00E303C0"/>
    <w:rsid w:val="00E305C6"/>
    <w:rsid w:val="00E308E4"/>
    <w:rsid w:val="00E31548"/>
    <w:rsid w:val="00E315D1"/>
    <w:rsid w:val="00E31A28"/>
    <w:rsid w:val="00E32473"/>
    <w:rsid w:val="00E3400D"/>
    <w:rsid w:val="00E341F7"/>
    <w:rsid w:val="00E34C44"/>
    <w:rsid w:val="00E35166"/>
    <w:rsid w:val="00E3557D"/>
    <w:rsid w:val="00E4054F"/>
    <w:rsid w:val="00E40F0D"/>
    <w:rsid w:val="00E42DCF"/>
    <w:rsid w:val="00E43CAD"/>
    <w:rsid w:val="00E43D1A"/>
    <w:rsid w:val="00E44582"/>
    <w:rsid w:val="00E446E0"/>
    <w:rsid w:val="00E451CB"/>
    <w:rsid w:val="00E45CA3"/>
    <w:rsid w:val="00E507ED"/>
    <w:rsid w:val="00E518AF"/>
    <w:rsid w:val="00E51DBC"/>
    <w:rsid w:val="00E51F83"/>
    <w:rsid w:val="00E5209E"/>
    <w:rsid w:val="00E52814"/>
    <w:rsid w:val="00E53182"/>
    <w:rsid w:val="00E53B57"/>
    <w:rsid w:val="00E53DE7"/>
    <w:rsid w:val="00E542BC"/>
    <w:rsid w:val="00E5541B"/>
    <w:rsid w:val="00E55E2D"/>
    <w:rsid w:val="00E576C9"/>
    <w:rsid w:val="00E6138C"/>
    <w:rsid w:val="00E617AF"/>
    <w:rsid w:val="00E61B6D"/>
    <w:rsid w:val="00E62991"/>
    <w:rsid w:val="00E63BEB"/>
    <w:rsid w:val="00E65481"/>
    <w:rsid w:val="00E6571D"/>
    <w:rsid w:val="00E65AAE"/>
    <w:rsid w:val="00E67970"/>
    <w:rsid w:val="00E67C5B"/>
    <w:rsid w:val="00E70537"/>
    <w:rsid w:val="00E7095F"/>
    <w:rsid w:val="00E70E92"/>
    <w:rsid w:val="00E72324"/>
    <w:rsid w:val="00E72ABE"/>
    <w:rsid w:val="00E730E6"/>
    <w:rsid w:val="00E74700"/>
    <w:rsid w:val="00E75C1B"/>
    <w:rsid w:val="00E76BD1"/>
    <w:rsid w:val="00E76DB3"/>
    <w:rsid w:val="00E77364"/>
    <w:rsid w:val="00E775CC"/>
    <w:rsid w:val="00E77645"/>
    <w:rsid w:val="00E803C2"/>
    <w:rsid w:val="00E80DE4"/>
    <w:rsid w:val="00E80F4D"/>
    <w:rsid w:val="00E81182"/>
    <w:rsid w:val="00E83A08"/>
    <w:rsid w:val="00E84D1D"/>
    <w:rsid w:val="00E8577E"/>
    <w:rsid w:val="00E8624B"/>
    <w:rsid w:val="00E86B02"/>
    <w:rsid w:val="00E90937"/>
    <w:rsid w:val="00E909D4"/>
    <w:rsid w:val="00E90F6A"/>
    <w:rsid w:val="00E91C9A"/>
    <w:rsid w:val="00E922EA"/>
    <w:rsid w:val="00E92F48"/>
    <w:rsid w:val="00E95107"/>
    <w:rsid w:val="00E97252"/>
    <w:rsid w:val="00E9743E"/>
    <w:rsid w:val="00E97D12"/>
    <w:rsid w:val="00E97D6C"/>
    <w:rsid w:val="00EA0271"/>
    <w:rsid w:val="00EA0436"/>
    <w:rsid w:val="00EA0C1E"/>
    <w:rsid w:val="00EA1077"/>
    <w:rsid w:val="00EA3376"/>
    <w:rsid w:val="00EA4B0B"/>
    <w:rsid w:val="00EA6522"/>
    <w:rsid w:val="00EA6749"/>
    <w:rsid w:val="00EB0061"/>
    <w:rsid w:val="00EB0C57"/>
    <w:rsid w:val="00EB1367"/>
    <w:rsid w:val="00EB177A"/>
    <w:rsid w:val="00EB2076"/>
    <w:rsid w:val="00EB2168"/>
    <w:rsid w:val="00EB22F4"/>
    <w:rsid w:val="00EB387E"/>
    <w:rsid w:val="00EB6C91"/>
    <w:rsid w:val="00EB79D3"/>
    <w:rsid w:val="00EB7D73"/>
    <w:rsid w:val="00EC023F"/>
    <w:rsid w:val="00EC0F24"/>
    <w:rsid w:val="00EC14EF"/>
    <w:rsid w:val="00EC3517"/>
    <w:rsid w:val="00EC4A25"/>
    <w:rsid w:val="00EC60FB"/>
    <w:rsid w:val="00EC6B55"/>
    <w:rsid w:val="00EC7000"/>
    <w:rsid w:val="00EC7900"/>
    <w:rsid w:val="00EC7F58"/>
    <w:rsid w:val="00ED03E6"/>
    <w:rsid w:val="00ED0967"/>
    <w:rsid w:val="00ED2EDC"/>
    <w:rsid w:val="00ED372F"/>
    <w:rsid w:val="00ED4B32"/>
    <w:rsid w:val="00ED5216"/>
    <w:rsid w:val="00ED73DF"/>
    <w:rsid w:val="00EE06A9"/>
    <w:rsid w:val="00EE184F"/>
    <w:rsid w:val="00EE5AA7"/>
    <w:rsid w:val="00EF2DF8"/>
    <w:rsid w:val="00EF3C8A"/>
    <w:rsid w:val="00EF56DC"/>
    <w:rsid w:val="00EF587C"/>
    <w:rsid w:val="00EF6FF0"/>
    <w:rsid w:val="00F007BB"/>
    <w:rsid w:val="00F00995"/>
    <w:rsid w:val="00F015A4"/>
    <w:rsid w:val="00F01D86"/>
    <w:rsid w:val="00F025A2"/>
    <w:rsid w:val="00F04712"/>
    <w:rsid w:val="00F05221"/>
    <w:rsid w:val="00F0625F"/>
    <w:rsid w:val="00F06786"/>
    <w:rsid w:val="00F07EDC"/>
    <w:rsid w:val="00F100F2"/>
    <w:rsid w:val="00F110B7"/>
    <w:rsid w:val="00F129F5"/>
    <w:rsid w:val="00F139D9"/>
    <w:rsid w:val="00F14795"/>
    <w:rsid w:val="00F1522E"/>
    <w:rsid w:val="00F16143"/>
    <w:rsid w:val="00F1786C"/>
    <w:rsid w:val="00F21311"/>
    <w:rsid w:val="00F22EC7"/>
    <w:rsid w:val="00F273D3"/>
    <w:rsid w:val="00F279E7"/>
    <w:rsid w:val="00F27CC9"/>
    <w:rsid w:val="00F314DF"/>
    <w:rsid w:val="00F324C7"/>
    <w:rsid w:val="00F325C8"/>
    <w:rsid w:val="00F33F4B"/>
    <w:rsid w:val="00F33FA9"/>
    <w:rsid w:val="00F34F1E"/>
    <w:rsid w:val="00F35113"/>
    <w:rsid w:val="00F35577"/>
    <w:rsid w:val="00F366CB"/>
    <w:rsid w:val="00F369DD"/>
    <w:rsid w:val="00F36CF1"/>
    <w:rsid w:val="00F37626"/>
    <w:rsid w:val="00F40EAB"/>
    <w:rsid w:val="00F411A0"/>
    <w:rsid w:val="00F41764"/>
    <w:rsid w:val="00F43C98"/>
    <w:rsid w:val="00F44AA2"/>
    <w:rsid w:val="00F44D05"/>
    <w:rsid w:val="00F456ED"/>
    <w:rsid w:val="00F45ED8"/>
    <w:rsid w:val="00F46279"/>
    <w:rsid w:val="00F50255"/>
    <w:rsid w:val="00F50A64"/>
    <w:rsid w:val="00F51BD3"/>
    <w:rsid w:val="00F51BF2"/>
    <w:rsid w:val="00F52B70"/>
    <w:rsid w:val="00F52C27"/>
    <w:rsid w:val="00F533B4"/>
    <w:rsid w:val="00F53958"/>
    <w:rsid w:val="00F53A99"/>
    <w:rsid w:val="00F5402A"/>
    <w:rsid w:val="00F55754"/>
    <w:rsid w:val="00F56DDF"/>
    <w:rsid w:val="00F601B9"/>
    <w:rsid w:val="00F613C7"/>
    <w:rsid w:val="00F614AC"/>
    <w:rsid w:val="00F62AEB"/>
    <w:rsid w:val="00F6358D"/>
    <w:rsid w:val="00F63CA6"/>
    <w:rsid w:val="00F64319"/>
    <w:rsid w:val="00F653B8"/>
    <w:rsid w:val="00F655F3"/>
    <w:rsid w:val="00F65781"/>
    <w:rsid w:val="00F65C68"/>
    <w:rsid w:val="00F65E1B"/>
    <w:rsid w:val="00F67E8B"/>
    <w:rsid w:val="00F67EE8"/>
    <w:rsid w:val="00F70647"/>
    <w:rsid w:val="00F7204E"/>
    <w:rsid w:val="00F7302D"/>
    <w:rsid w:val="00F73852"/>
    <w:rsid w:val="00F73D52"/>
    <w:rsid w:val="00F73F71"/>
    <w:rsid w:val="00F74DDC"/>
    <w:rsid w:val="00F76492"/>
    <w:rsid w:val="00F777D6"/>
    <w:rsid w:val="00F81946"/>
    <w:rsid w:val="00F81A27"/>
    <w:rsid w:val="00F8214F"/>
    <w:rsid w:val="00F83432"/>
    <w:rsid w:val="00F8688A"/>
    <w:rsid w:val="00F87A6E"/>
    <w:rsid w:val="00F90B33"/>
    <w:rsid w:val="00F90B8B"/>
    <w:rsid w:val="00F9227A"/>
    <w:rsid w:val="00F92A6F"/>
    <w:rsid w:val="00F92B07"/>
    <w:rsid w:val="00F9377C"/>
    <w:rsid w:val="00F950C3"/>
    <w:rsid w:val="00F95688"/>
    <w:rsid w:val="00F95EDB"/>
    <w:rsid w:val="00F96804"/>
    <w:rsid w:val="00F96B75"/>
    <w:rsid w:val="00F96BAB"/>
    <w:rsid w:val="00F97163"/>
    <w:rsid w:val="00F97D2F"/>
    <w:rsid w:val="00FA0DFF"/>
    <w:rsid w:val="00FA1266"/>
    <w:rsid w:val="00FA46B2"/>
    <w:rsid w:val="00FA6F26"/>
    <w:rsid w:val="00FA7625"/>
    <w:rsid w:val="00FA77A1"/>
    <w:rsid w:val="00FA7B19"/>
    <w:rsid w:val="00FB0116"/>
    <w:rsid w:val="00FB03C5"/>
    <w:rsid w:val="00FB52FC"/>
    <w:rsid w:val="00FB5712"/>
    <w:rsid w:val="00FB6811"/>
    <w:rsid w:val="00FB7AD7"/>
    <w:rsid w:val="00FB7DF6"/>
    <w:rsid w:val="00FC02A4"/>
    <w:rsid w:val="00FC1192"/>
    <w:rsid w:val="00FC133C"/>
    <w:rsid w:val="00FC259F"/>
    <w:rsid w:val="00FC33B0"/>
    <w:rsid w:val="00FC3817"/>
    <w:rsid w:val="00FC424A"/>
    <w:rsid w:val="00FC4DA7"/>
    <w:rsid w:val="00FC7900"/>
    <w:rsid w:val="00FC7944"/>
    <w:rsid w:val="00FD178E"/>
    <w:rsid w:val="00FD315A"/>
    <w:rsid w:val="00FD356E"/>
    <w:rsid w:val="00FD53F3"/>
    <w:rsid w:val="00FD55EF"/>
    <w:rsid w:val="00FD6FA7"/>
    <w:rsid w:val="00FD72D1"/>
    <w:rsid w:val="00FD7C3A"/>
    <w:rsid w:val="00FE25EF"/>
    <w:rsid w:val="00FE2D04"/>
    <w:rsid w:val="00FE318F"/>
    <w:rsid w:val="00FE3EF3"/>
    <w:rsid w:val="00FE4CDB"/>
    <w:rsid w:val="00FE63B0"/>
    <w:rsid w:val="00FE6A46"/>
    <w:rsid w:val="00FE746F"/>
    <w:rsid w:val="00FE7771"/>
    <w:rsid w:val="00FF62AF"/>
    <w:rsid w:val="00FF7018"/>
    <w:rsid w:val="44276B7E"/>
    <w:rsid w:val="473A9E76"/>
    <w:rsid w:val="4E38D00E"/>
    <w:rsid w:val="5027AD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列出段落"/>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0018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113906197">
      <w:bodyDiv w:val="1"/>
      <w:marLeft w:val="0"/>
      <w:marRight w:val="0"/>
      <w:marTop w:val="0"/>
      <w:marBottom w:val="0"/>
      <w:divBdr>
        <w:top w:val="none" w:sz="0" w:space="0" w:color="auto"/>
        <w:left w:val="none" w:sz="0" w:space="0" w:color="auto"/>
        <w:bottom w:val="none" w:sz="0" w:space="0" w:color="auto"/>
        <w:right w:val="none" w:sz="0" w:space="0" w:color="auto"/>
      </w:divBdr>
      <w:divsChild>
        <w:div w:id="1469009272">
          <w:marLeft w:val="0"/>
          <w:marRight w:val="0"/>
          <w:marTop w:val="0"/>
          <w:marBottom w:val="0"/>
          <w:divBdr>
            <w:top w:val="none" w:sz="0" w:space="0" w:color="auto"/>
            <w:left w:val="none" w:sz="0" w:space="0" w:color="auto"/>
            <w:bottom w:val="none" w:sz="0" w:space="0" w:color="auto"/>
            <w:right w:val="none" w:sz="0" w:space="0" w:color="auto"/>
          </w:divBdr>
          <w:divsChild>
            <w:div w:id="167899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77489251">
      <w:bodyDiv w:val="1"/>
      <w:marLeft w:val="0"/>
      <w:marRight w:val="0"/>
      <w:marTop w:val="0"/>
      <w:marBottom w:val="0"/>
      <w:divBdr>
        <w:top w:val="none" w:sz="0" w:space="0" w:color="auto"/>
        <w:left w:val="none" w:sz="0" w:space="0" w:color="auto"/>
        <w:bottom w:val="none" w:sz="0" w:space="0" w:color="auto"/>
        <w:right w:val="none" w:sz="0" w:space="0" w:color="auto"/>
      </w:divBdr>
      <w:divsChild>
        <w:div w:id="1252816138">
          <w:marLeft w:val="0"/>
          <w:marRight w:val="0"/>
          <w:marTop w:val="0"/>
          <w:marBottom w:val="0"/>
          <w:divBdr>
            <w:top w:val="none" w:sz="0" w:space="0" w:color="auto"/>
            <w:left w:val="none" w:sz="0" w:space="0" w:color="auto"/>
            <w:bottom w:val="none" w:sz="0" w:space="0" w:color="auto"/>
            <w:right w:val="none" w:sz="0" w:space="0" w:color="auto"/>
          </w:divBdr>
          <w:divsChild>
            <w:div w:id="200450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32416476">
      <w:bodyDiv w:val="1"/>
      <w:marLeft w:val="0"/>
      <w:marRight w:val="0"/>
      <w:marTop w:val="0"/>
      <w:marBottom w:val="0"/>
      <w:divBdr>
        <w:top w:val="none" w:sz="0" w:space="0" w:color="auto"/>
        <w:left w:val="none" w:sz="0" w:space="0" w:color="auto"/>
        <w:bottom w:val="none" w:sz="0" w:space="0" w:color="auto"/>
        <w:right w:val="none" w:sz="0" w:space="0" w:color="auto"/>
      </w:divBdr>
      <w:divsChild>
        <w:div w:id="243996622">
          <w:marLeft w:val="0"/>
          <w:marRight w:val="0"/>
          <w:marTop w:val="0"/>
          <w:marBottom w:val="0"/>
          <w:divBdr>
            <w:top w:val="none" w:sz="0" w:space="0" w:color="auto"/>
            <w:left w:val="none" w:sz="0" w:space="0" w:color="auto"/>
            <w:bottom w:val="none" w:sz="0" w:space="0" w:color="auto"/>
            <w:right w:val="none" w:sz="0" w:space="0" w:color="auto"/>
          </w:divBdr>
          <w:divsChild>
            <w:div w:id="111138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2866914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1082</Words>
  <Characters>6173</Characters>
  <Application>Microsoft Office Word</Application>
  <DocSecurity>0</DocSecurity>
  <Lines>51</Lines>
  <Paragraphs>14</Paragraphs>
  <ScaleCrop>false</ScaleCrop>
  <Manager/>
  <Company>Apple Inc</Company>
  <LinksUpToDate>false</LinksUpToDate>
  <CharactersWithSpaces>7241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1427</cp:revision>
  <cp:lastPrinted>2019-02-25T14:05:00Z</cp:lastPrinted>
  <dcterms:created xsi:type="dcterms:W3CDTF">2020-02-11T14:49:00Z</dcterms:created>
  <dcterms:modified xsi:type="dcterms:W3CDTF">2025-11-07T21:03:00Z</dcterms:modified>
  <cp:category/>
</cp:coreProperties>
</file>